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3896" w:rsidRDefault="008C3896" w:rsidP="000C6B40">
      <w:pPr>
        <w:pStyle w:val="BodyText"/>
        <w:rPr>
          <w:rFonts w:eastAsia="Times New Roman"/>
        </w:rPr>
      </w:pPr>
    </w:p>
    <w:p w:rsidR="008C3896" w:rsidRDefault="008C3896" w:rsidP="000C6B40">
      <w:pPr>
        <w:pStyle w:val="BodyText"/>
        <w:rPr>
          <w:rFonts w:eastAsia="Times New Roman"/>
        </w:rPr>
      </w:pPr>
    </w:p>
    <w:p w:rsidR="008C3896" w:rsidRDefault="008C3896" w:rsidP="000C6B40">
      <w:pPr>
        <w:pStyle w:val="BodyText"/>
        <w:rPr>
          <w:rFonts w:eastAsia="Times New Roman"/>
        </w:rPr>
      </w:pPr>
    </w:p>
    <w:p w:rsidR="008C3896" w:rsidRDefault="008C3896" w:rsidP="000C6B40">
      <w:pPr>
        <w:pStyle w:val="BodyText"/>
        <w:rPr>
          <w:rFonts w:eastAsia="Times New Roman"/>
        </w:rPr>
      </w:pPr>
    </w:p>
    <w:p w:rsidR="008C3896" w:rsidRDefault="008C3896" w:rsidP="000C6B40">
      <w:pPr>
        <w:pStyle w:val="BodyText"/>
        <w:rPr>
          <w:rFonts w:eastAsia="Times New Roman"/>
        </w:rPr>
      </w:pPr>
    </w:p>
    <w:p w:rsidR="008C3896" w:rsidRDefault="008C3896" w:rsidP="000976FE">
      <w:pPr>
        <w:jc w:val="center"/>
        <w:rPr>
          <w:sz w:val="54"/>
          <w:szCs w:val="54"/>
          <w:lang w:eastAsia="zh-CN"/>
        </w:rPr>
      </w:pPr>
      <w:r w:rsidRPr="000976FE">
        <w:rPr>
          <w:sz w:val="54"/>
          <w:szCs w:val="54"/>
        </w:rPr>
        <w:t xml:space="preserve">Microscópio Digital </w:t>
      </w:r>
    </w:p>
    <w:p w:rsidR="008C3896" w:rsidRPr="000976FE" w:rsidRDefault="008C3896" w:rsidP="000976FE">
      <w:pPr>
        <w:jc w:val="center"/>
        <w:rPr>
          <w:sz w:val="54"/>
          <w:szCs w:val="54"/>
        </w:rPr>
      </w:pPr>
      <w:r w:rsidRPr="000976FE">
        <w:rPr>
          <w:sz w:val="54"/>
          <w:szCs w:val="54"/>
        </w:rPr>
        <w:t>Manual do Usuário</w:t>
      </w:r>
    </w:p>
    <w:p w:rsidR="008C3896" w:rsidRPr="000976FE" w:rsidRDefault="008C3896">
      <w:pPr>
        <w:ind w:left="3505" w:right="1782"/>
        <w:rPr>
          <w:rFonts w:ascii="SimSun" w:eastAsia="Times New Roman"/>
          <w:sz w:val="32"/>
          <w:lang w:eastAsia="zh-CN"/>
        </w:rPr>
      </w:pPr>
      <w:r>
        <w:rPr>
          <w:rFonts w:ascii="SimSun" w:eastAsia="Times New Roman"/>
          <w:sz w:val="32"/>
          <w:lang w:eastAsia="zh-CN"/>
        </w:rPr>
        <w:t>(</w:t>
      </w:r>
      <w:r w:rsidRPr="000976FE">
        <w:rPr>
          <w:color w:val="FF0000"/>
          <w:sz w:val="32"/>
          <w:lang w:eastAsia="zh-CN"/>
        </w:rPr>
        <w:t>Português</w:t>
      </w:r>
      <w:r>
        <w:rPr>
          <w:rFonts w:ascii="SimSun" w:eastAsia="Times New Roman"/>
          <w:sz w:val="32"/>
          <w:lang w:eastAsia="zh-CN"/>
        </w:rPr>
        <w:t>)</w:t>
      </w: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  <w:r>
        <w:rPr>
          <w:noProof/>
          <w:lang w:val="en-US"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margin-left:66pt;margin-top:7.2pt;width:351.15pt;height:383.75pt;z-index:251671040">
            <v:imagedata r:id="rId7" o:title=""/>
          </v:shape>
        </w:pict>
      </w:r>
    </w:p>
    <w:p w:rsidR="008C3896" w:rsidRPr="000976FE" w:rsidRDefault="008C3896" w:rsidP="008754E9">
      <w:pPr>
        <w:pStyle w:val="BodyText"/>
        <w:jc w:val="center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D32268" w:rsidRDefault="008C3896">
      <w:pPr>
        <w:spacing w:line="540" w:lineRule="auto"/>
        <w:rPr>
          <w:sz w:val="24"/>
          <w:lang w:eastAsia="zh-CN"/>
        </w:rPr>
        <w:sectPr w:rsidR="008C3896" w:rsidRPr="00D32268">
          <w:headerReference w:type="default" r:id="rId8"/>
          <w:footerReference w:type="default" r:id="rId9"/>
          <w:type w:val="continuous"/>
          <w:pgSz w:w="11900" w:h="16840"/>
          <w:pgMar w:top="1460" w:right="1640" w:bottom="1260" w:left="1640" w:header="855" w:footer="1077" w:gutter="0"/>
          <w:cols w:space="720"/>
        </w:sectPr>
      </w:pPr>
    </w:p>
    <w:p w:rsidR="008C3896" w:rsidRDefault="008C3896">
      <w:pPr>
        <w:spacing w:line="221" w:lineRule="exact"/>
        <w:ind w:right="758"/>
        <w:jc w:val="right"/>
        <w:rPr>
          <w:rFonts w:ascii="SimSun" w:eastAsia="Times New Roman"/>
        </w:rPr>
      </w:pPr>
      <w:r>
        <w:rPr>
          <w:noProof/>
          <w:lang w:val="en-US" w:eastAsia="zh-CN"/>
        </w:rPr>
        <w:pict>
          <v:group id="_x0000_s1033" style="position:absolute;left:0;text-align:left;margin-left:87.6pt;margin-top:13.95pt;width:420pt;height:1.2pt;z-index:251667968;mso-wrap-distance-left:0;mso-wrap-distance-right:0;mso-position-horizontal-relative:page" coordorigin="1752,279" coordsize="8400,24">
            <v:line id="_x0000_s1034" style="position:absolute" from="1771,291" to="10133,291" strokeweight=".48pt"/>
            <v:line id="_x0000_s1035" style="position:absolute" from="1764,291" to="10140,291" strokeweight=".42331mm"/>
            <w10:wrap type="topAndBottom" anchorx="page"/>
          </v:group>
        </w:pict>
      </w:r>
    </w:p>
    <w:p w:rsidR="008C3896" w:rsidRDefault="008C3896" w:rsidP="000C6B40">
      <w:pPr>
        <w:pStyle w:val="BodyText"/>
        <w:rPr>
          <w:lang w:eastAsia="zh-CN"/>
        </w:rPr>
      </w:pPr>
    </w:p>
    <w:p w:rsidR="008C3896" w:rsidRPr="00B53249" w:rsidRDefault="008C3896" w:rsidP="00B53249">
      <w:pPr>
        <w:pStyle w:val="BodyText"/>
        <w:rPr>
          <w:b/>
          <w:sz w:val="32"/>
          <w:szCs w:val="32"/>
        </w:rPr>
      </w:pPr>
      <w:r w:rsidRPr="00B53249">
        <w:rPr>
          <w:b/>
          <w:sz w:val="32"/>
          <w:szCs w:val="32"/>
        </w:rPr>
        <w:t xml:space="preserve">Obrigado por ter adquirido o nosso </w:t>
      </w:r>
      <w:r w:rsidRPr="00B53249">
        <w:rPr>
          <w:b/>
          <w:sz w:val="32"/>
          <w:szCs w:val="32"/>
          <w:lang w:eastAsia="zh-CN"/>
        </w:rPr>
        <w:t>M</w:t>
      </w:r>
      <w:r w:rsidRPr="00B53249">
        <w:rPr>
          <w:b/>
          <w:sz w:val="32"/>
          <w:szCs w:val="32"/>
        </w:rPr>
        <w:t>icroscópio U500X Digital, é uma ferramenta de texto fino e pode ser facilmente utilizado em diferentes áreas, incluindo:</w:t>
      </w:r>
    </w:p>
    <w:p w:rsidR="008C3896" w:rsidRDefault="008C3896" w:rsidP="000C6B40">
      <w:pPr>
        <w:pStyle w:val="BodyText"/>
        <w:rPr>
          <w:lang w:eastAsia="zh-CN"/>
        </w:rPr>
      </w:pPr>
    </w:p>
    <w:p w:rsidR="008C3896" w:rsidRPr="000976FE" w:rsidRDefault="008C3896" w:rsidP="000C6B40">
      <w:pPr>
        <w:pStyle w:val="BodyText"/>
        <w:rPr>
          <w:lang w:eastAsia="zh-CN"/>
        </w:rPr>
      </w:pPr>
      <w:r w:rsidRPr="000976FE">
        <w:t>1. Têxtil industrial para a inspeção de matéria têxtil</w:t>
      </w:r>
      <w:r w:rsidRPr="000976FE">
        <w:rPr>
          <w:lang w:eastAsia="zh-CN"/>
        </w:rPr>
        <w:t xml:space="preserve"> </w:t>
      </w:r>
      <w:r w:rsidRPr="000976FE">
        <w:t xml:space="preserve">inspeção </w:t>
      </w:r>
    </w:p>
    <w:p w:rsidR="008C3896" w:rsidRPr="000976FE" w:rsidRDefault="008C3896" w:rsidP="000C6B40">
      <w:pPr>
        <w:pStyle w:val="BodyText"/>
      </w:pPr>
      <w:r w:rsidRPr="000976FE">
        <w:t>2. Printing</w:t>
      </w:r>
    </w:p>
    <w:p w:rsidR="008C3896" w:rsidRPr="000976FE" w:rsidRDefault="008C3896" w:rsidP="000C6B40">
      <w:pPr>
        <w:pStyle w:val="BodyText"/>
      </w:pPr>
      <w:r w:rsidRPr="000976FE">
        <w:t>3. Inspecção industrial: PCB, máquinas de precisão ...</w:t>
      </w:r>
    </w:p>
    <w:p w:rsidR="008C3896" w:rsidRPr="000976FE" w:rsidRDefault="008C3896" w:rsidP="000C6B40">
      <w:pPr>
        <w:pStyle w:val="BodyText"/>
      </w:pPr>
      <w:r w:rsidRPr="000976FE">
        <w:t>4. propósito educacional</w:t>
      </w:r>
      <w:r w:rsidRPr="000976FE">
        <w:rPr>
          <w:lang w:eastAsia="zh-CN"/>
        </w:rPr>
        <w:t xml:space="preserve"> </w:t>
      </w:r>
      <w:r w:rsidRPr="000976FE">
        <w:t xml:space="preserve">exame </w:t>
      </w:r>
    </w:p>
    <w:p w:rsidR="008C3896" w:rsidRPr="000976FE" w:rsidRDefault="008C3896" w:rsidP="000C6B40">
      <w:pPr>
        <w:pStyle w:val="BodyText"/>
        <w:rPr>
          <w:lang w:eastAsia="zh-CN"/>
        </w:rPr>
      </w:pPr>
      <w:r w:rsidRPr="000976FE">
        <w:t>5. Cabelo</w:t>
      </w:r>
      <w:r w:rsidRPr="000976FE">
        <w:rPr>
          <w:lang w:eastAsia="zh-CN"/>
        </w:rPr>
        <w:t xml:space="preserve"> </w:t>
      </w:r>
      <w:r w:rsidRPr="000976FE">
        <w:t xml:space="preserve">exame </w:t>
      </w:r>
    </w:p>
    <w:p w:rsidR="008C3896" w:rsidRPr="000976FE" w:rsidRDefault="008C3896" w:rsidP="000C6B40">
      <w:pPr>
        <w:pStyle w:val="BodyText"/>
      </w:pPr>
      <w:r w:rsidRPr="000976FE">
        <w:t>6. Pele</w:t>
      </w:r>
    </w:p>
    <w:p w:rsidR="008C3896" w:rsidRPr="000976FE" w:rsidRDefault="008C3896" w:rsidP="000C6B40">
      <w:pPr>
        <w:pStyle w:val="BodyText"/>
      </w:pPr>
      <w:r w:rsidRPr="000976FE">
        <w:t>7. observação microbiológica</w:t>
      </w:r>
    </w:p>
    <w:p w:rsidR="008C3896" w:rsidRPr="000976FE" w:rsidRDefault="008C3896" w:rsidP="000C6B40">
      <w:pPr>
        <w:pStyle w:val="BodyText"/>
      </w:pPr>
      <w:r w:rsidRPr="000976FE">
        <w:t>8. Jóias &amp; moeda (Colecções) inspecção</w:t>
      </w:r>
    </w:p>
    <w:p w:rsidR="008C3896" w:rsidRPr="000976FE" w:rsidRDefault="008C3896" w:rsidP="000C6B40">
      <w:pPr>
        <w:pStyle w:val="BodyText"/>
      </w:pPr>
      <w:r w:rsidRPr="000976FE">
        <w:t>9. Assistência Visual</w:t>
      </w:r>
    </w:p>
    <w:p w:rsidR="008C3896" w:rsidRPr="000976FE" w:rsidRDefault="008C3896" w:rsidP="000C6B40">
      <w:pPr>
        <w:pStyle w:val="BodyText"/>
      </w:pPr>
      <w:r w:rsidRPr="000976FE">
        <w:t>10. Outros</w:t>
      </w:r>
    </w:p>
    <w:p w:rsidR="008C3896" w:rsidRDefault="008C3896" w:rsidP="000C6B40">
      <w:pPr>
        <w:pStyle w:val="BodyText"/>
        <w:rPr>
          <w:lang w:eastAsia="zh-CN"/>
        </w:rPr>
      </w:pPr>
    </w:p>
    <w:p w:rsidR="008C3896" w:rsidRPr="000976FE" w:rsidRDefault="008C3896" w:rsidP="000C6B40">
      <w:pPr>
        <w:pStyle w:val="BodyText"/>
      </w:pPr>
      <w:r w:rsidRPr="000976FE">
        <w:t>Atualmente, temos dois modelos de Digital Microscope: formatos de porta USB e porta de TV.</w:t>
      </w:r>
    </w:p>
    <w:p w:rsidR="008C3896" w:rsidRPr="000976FE" w:rsidRDefault="008C3896" w:rsidP="000C6B40">
      <w:pPr>
        <w:pStyle w:val="BodyText"/>
      </w:pPr>
      <w:r w:rsidRPr="000976FE">
        <w:t>O microscópio USB deve ser conectado ao computador e TV microscópio</w:t>
      </w:r>
    </w:p>
    <w:p w:rsidR="008C3896" w:rsidRPr="000976FE" w:rsidRDefault="008C3896" w:rsidP="000C6B40">
      <w:pPr>
        <w:pStyle w:val="BodyText"/>
        <w:rPr>
          <w:lang w:eastAsia="zh-CN"/>
        </w:rPr>
      </w:pPr>
      <w:r w:rsidRPr="000976FE">
        <w:t>ser ligado a um dispositivo visual (N / P). A interface de utilizador é muito simpática e você pode</w:t>
      </w:r>
      <w:r>
        <w:rPr>
          <w:lang w:eastAsia="zh-CN"/>
        </w:rPr>
        <w:t xml:space="preserve"> </w:t>
      </w:r>
      <w:r w:rsidRPr="000976FE">
        <w:t>fazer o trabalho Medida facilmente.</w:t>
      </w:r>
    </w:p>
    <w:p w:rsidR="008C3896" w:rsidRDefault="008C3896" w:rsidP="000C6B40">
      <w:pPr>
        <w:pStyle w:val="BodyText"/>
        <w:rPr>
          <w:lang w:eastAsia="zh-CN"/>
        </w:rPr>
      </w:pPr>
    </w:p>
    <w:p w:rsidR="008C3896" w:rsidRPr="000976FE" w:rsidRDefault="008C3896" w:rsidP="000C6B40">
      <w:pPr>
        <w:pStyle w:val="BodyText"/>
        <w:rPr>
          <w:lang w:eastAsia="zh-CN"/>
        </w:rPr>
      </w:pPr>
    </w:p>
    <w:p w:rsidR="008C3896" w:rsidRPr="000976FE" w:rsidRDefault="008C3896" w:rsidP="000C6B40">
      <w:pPr>
        <w:pStyle w:val="BodyText"/>
        <w:rPr>
          <w:sz w:val="20"/>
        </w:rPr>
      </w:pPr>
      <w:r>
        <w:rPr>
          <w:lang w:eastAsia="zh-CN"/>
        </w:rPr>
        <w:t>V</w:t>
      </w:r>
      <w:r w:rsidRPr="000976FE">
        <w:t>ocê pode encontrar mais informações sobre o produto neste manual.</w:t>
      </w: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B53249" w:rsidRDefault="008C3896" w:rsidP="000C6B40">
      <w:pPr>
        <w:pStyle w:val="BodyText"/>
        <w:rPr>
          <w:lang w:eastAsia="zh-CN"/>
        </w:rPr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Pr="000976FE" w:rsidRDefault="008C3896" w:rsidP="000C6B40">
      <w:pPr>
        <w:pStyle w:val="BodyText"/>
      </w:pPr>
    </w:p>
    <w:p w:rsidR="008C3896" w:rsidRDefault="008C3896">
      <w:pPr>
        <w:ind w:right="105"/>
        <w:jc w:val="right"/>
        <w:rPr>
          <w:sz w:val="18"/>
        </w:rPr>
      </w:pPr>
      <w:r>
        <w:rPr>
          <w:sz w:val="18"/>
        </w:rPr>
        <w:t>2/22</w:t>
      </w:r>
    </w:p>
    <w:p w:rsidR="008C3896" w:rsidRDefault="008C3896">
      <w:pPr>
        <w:jc w:val="right"/>
        <w:rPr>
          <w:sz w:val="18"/>
        </w:rPr>
        <w:sectPr w:rsidR="008C3896">
          <w:headerReference w:type="default" r:id="rId10"/>
          <w:footerReference w:type="default" r:id="rId11"/>
          <w:pgSz w:w="11900" w:h="16840"/>
          <w:pgMar w:top="1160" w:right="940" w:bottom="280" w:left="1640" w:header="855" w:footer="0" w:gutter="0"/>
          <w:cols w:space="720"/>
        </w:sectPr>
      </w:pPr>
    </w:p>
    <w:p w:rsidR="008C3896" w:rsidRDefault="008C3896">
      <w:pPr>
        <w:pStyle w:val="TOC11"/>
        <w:tabs>
          <w:tab w:val="left" w:leader="middleDot" w:pos="9043"/>
        </w:tabs>
        <w:spacing w:before="119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  <w:lang w:eastAsia="zh-CN"/>
        </w:rPr>
        <w:t>C</w:t>
      </w:r>
      <w:r w:rsidRPr="000976FE">
        <w:rPr>
          <w:b/>
          <w:bCs/>
          <w:sz w:val="32"/>
          <w:szCs w:val="32"/>
        </w:rPr>
        <w:t>onteúdo</w:t>
      </w:r>
    </w:p>
    <w:p w:rsidR="008C3896" w:rsidRPr="000976FE" w:rsidRDefault="008C3896">
      <w:pPr>
        <w:pStyle w:val="TOC11"/>
        <w:tabs>
          <w:tab w:val="left" w:leader="middleDot" w:pos="9043"/>
        </w:tabs>
        <w:spacing w:before="119"/>
      </w:pPr>
      <w:r w:rsidRPr="000976FE">
        <w:rPr>
          <w:lang w:eastAsia="zh-CN"/>
        </w:rPr>
        <w:t>I</w:t>
      </w:r>
      <w:r w:rsidRPr="000976FE">
        <w:t>ntrodução</w:t>
      </w:r>
      <w:r w:rsidRPr="000976FE">
        <w:tab/>
        <w:t>4</w:t>
      </w:r>
    </w:p>
    <w:p w:rsidR="008C3896" w:rsidRPr="000976FE" w:rsidRDefault="008C3896">
      <w:pPr>
        <w:pStyle w:val="TOC11"/>
        <w:tabs>
          <w:tab w:val="left" w:leader="middleDot" w:pos="9067"/>
        </w:tabs>
        <w:spacing w:before="348"/>
      </w:pPr>
      <w:hyperlink w:anchor="_TOC_250003" w:history="1">
        <w:r>
          <w:rPr>
            <w:lang w:eastAsia="zh-CN"/>
          </w:rPr>
          <w:t>P</w:t>
        </w:r>
        <w:r w:rsidRPr="000976FE">
          <w:t>artes de microscópio</w:t>
        </w:r>
        <w:r w:rsidRPr="000976FE">
          <w:tab/>
        </w:r>
        <w:r>
          <w:rPr>
            <w:lang w:eastAsia="zh-CN"/>
          </w:rPr>
          <w:t>4</w:t>
        </w:r>
      </w:hyperlink>
    </w:p>
    <w:p w:rsidR="008C3896" w:rsidRPr="000976FE" w:rsidRDefault="008C3896">
      <w:pPr>
        <w:pStyle w:val="TOC11"/>
        <w:tabs>
          <w:tab w:val="left" w:leader="middleDot" w:pos="8961"/>
        </w:tabs>
      </w:pPr>
      <w:hyperlink w:anchor="_TOC_250002" w:history="1">
        <w:r w:rsidRPr="000976FE">
          <w:rPr>
            <w:lang w:eastAsia="zh-CN"/>
          </w:rPr>
          <w:t>E</w:t>
        </w:r>
        <w:r w:rsidRPr="000976FE">
          <w:t>specificação</w:t>
        </w:r>
        <w:r w:rsidRPr="000976FE">
          <w:tab/>
        </w:r>
        <w:r>
          <w:rPr>
            <w:lang w:eastAsia="zh-CN"/>
          </w:rPr>
          <w:t>4</w:t>
        </w:r>
      </w:hyperlink>
    </w:p>
    <w:p w:rsidR="008C3896" w:rsidRPr="00EA44E5" w:rsidRDefault="008C3896">
      <w:pPr>
        <w:pStyle w:val="TOC11"/>
        <w:tabs>
          <w:tab w:val="left" w:leader="middleDot" w:pos="9067"/>
        </w:tabs>
        <w:rPr>
          <w:lang w:eastAsia="zh-CN"/>
        </w:rPr>
      </w:pPr>
      <w:hyperlink w:anchor="_TOC_250001" w:history="1">
        <w:r>
          <w:rPr>
            <w:lang w:eastAsia="zh-CN"/>
          </w:rPr>
          <w:t>N</w:t>
        </w:r>
        <w:r w:rsidRPr="000976FE">
          <w:t>otas antes de us</w:t>
        </w:r>
        <w:r>
          <w:rPr>
            <w:lang w:eastAsia="zh-CN"/>
          </w:rPr>
          <w:t>o</w:t>
        </w:r>
        <w:r w:rsidRPr="000976FE">
          <w:tab/>
        </w:r>
      </w:hyperlink>
      <w:r>
        <w:rPr>
          <w:lang w:eastAsia="zh-CN"/>
        </w:rPr>
        <w:t>5</w:t>
      </w:r>
    </w:p>
    <w:p w:rsidR="008C3896" w:rsidRPr="00EA44E5" w:rsidRDefault="008C3896">
      <w:pPr>
        <w:pStyle w:val="TOC11"/>
        <w:tabs>
          <w:tab w:val="left" w:leader="middleDot" w:pos="9057"/>
        </w:tabs>
        <w:spacing w:before="353"/>
        <w:rPr>
          <w:lang w:eastAsia="zh-CN"/>
        </w:rPr>
      </w:pPr>
      <w:hyperlink w:anchor="_TOC_250000" w:history="1">
        <w:r>
          <w:rPr>
            <w:lang w:eastAsia="zh-CN"/>
          </w:rPr>
          <w:t>P</w:t>
        </w:r>
        <w:r w:rsidRPr="000976FE">
          <w:t>rodutos e peças padrão</w:t>
        </w:r>
        <w:r w:rsidRPr="000976FE">
          <w:tab/>
        </w:r>
      </w:hyperlink>
      <w:r>
        <w:rPr>
          <w:lang w:eastAsia="zh-CN"/>
        </w:rPr>
        <w:t>6</w:t>
      </w:r>
    </w:p>
    <w:p w:rsidR="008C3896" w:rsidRPr="00EA44E5" w:rsidRDefault="008C3896">
      <w:pPr>
        <w:pStyle w:val="TOC11"/>
        <w:tabs>
          <w:tab w:val="left" w:leader="middleDot" w:pos="9091"/>
        </w:tabs>
        <w:spacing w:before="348"/>
        <w:rPr>
          <w:lang w:eastAsia="zh-CN"/>
        </w:rPr>
      </w:pPr>
      <w:r w:rsidRPr="000976FE">
        <w:t>Os requisitos de hardware e de sistema</w:t>
      </w:r>
      <w:r w:rsidRPr="000976FE">
        <w:tab/>
      </w:r>
      <w:r>
        <w:rPr>
          <w:lang w:eastAsia="zh-CN"/>
        </w:rPr>
        <w:t>6</w:t>
      </w:r>
    </w:p>
    <w:p w:rsidR="008C3896" w:rsidRPr="00EA44E5" w:rsidRDefault="008C3896">
      <w:pPr>
        <w:pStyle w:val="TOC11"/>
        <w:tabs>
          <w:tab w:val="left" w:leader="middleDot" w:pos="9143"/>
        </w:tabs>
        <w:spacing w:before="353"/>
        <w:rPr>
          <w:lang w:eastAsia="zh-CN"/>
        </w:rPr>
      </w:pPr>
      <w:r w:rsidRPr="000976FE">
        <w:t>Como instalar o software do driver</w:t>
      </w:r>
      <w:r>
        <w:tab/>
      </w:r>
      <w:r>
        <w:rPr>
          <w:lang w:eastAsia="zh-CN"/>
        </w:rPr>
        <w:t>6</w:t>
      </w:r>
    </w:p>
    <w:p w:rsidR="008C3896" w:rsidRPr="000976FE" w:rsidRDefault="008C3896">
      <w:pPr>
        <w:pStyle w:val="TOC11"/>
        <w:tabs>
          <w:tab w:val="left" w:leader="middleDot" w:pos="9158"/>
        </w:tabs>
        <w:spacing w:before="338"/>
      </w:pPr>
      <w:r w:rsidRPr="000976FE">
        <w:t>Como instalar o software de medição</w:t>
      </w:r>
      <w:r w:rsidRPr="000976FE">
        <w:tab/>
        <w:t>12</w:t>
      </w:r>
    </w:p>
    <w:p w:rsidR="008C3896" w:rsidRPr="00DB23F5" w:rsidRDefault="008C3896">
      <w:pPr>
        <w:pStyle w:val="TOC11"/>
        <w:tabs>
          <w:tab w:val="left" w:leader="middleDot" w:pos="9158"/>
        </w:tabs>
        <w:spacing w:before="357"/>
      </w:pPr>
      <w:r w:rsidRPr="00DB23F5">
        <w:rPr>
          <w:lang w:eastAsia="zh-CN"/>
        </w:rPr>
        <w:t>O</w:t>
      </w:r>
      <w:r w:rsidRPr="00DB23F5">
        <w:t>pções de função</w:t>
      </w:r>
      <w:r w:rsidRPr="00DB23F5">
        <w:tab/>
        <w:t>18</w:t>
      </w:r>
    </w:p>
    <w:p w:rsidR="008C3896" w:rsidRPr="00DB23F5" w:rsidRDefault="008C3896">
      <w:pPr>
        <w:pStyle w:val="TOC11"/>
        <w:tabs>
          <w:tab w:val="left" w:leader="middleDot" w:pos="9167"/>
        </w:tabs>
        <w:spacing w:before="247"/>
      </w:pPr>
      <w:r w:rsidRPr="00DB23F5">
        <w:t>Como fazer a calibração</w:t>
      </w:r>
      <w:r w:rsidRPr="00DB23F5">
        <w:tab/>
        <w:t>22</w:t>
      </w:r>
    </w:p>
    <w:p w:rsidR="008C3896" w:rsidRDefault="008C3896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Pr="00D32268" w:rsidRDefault="008C3896" w:rsidP="00D32268"/>
    <w:p w:rsidR="008C3896" w:rsidRDefault="008C3896" w:rsidP="00D32268"/>
    <w:p w:rsidR="008C3896" w:rsidRPr="00D32268" w:rsidRDefault="008C3896" w:rsidP="00D32268"/>
    <w:p w:rsidR="008C3896" w:rsidRDefault="008C3896" w:rsidP="00D32268">
      <w:pPr>
        <w:spacing w:before="106"/>
        <w:ind w:right="826"/>
        <w:jc w:val="right"/>
        <w:rPr>
          <w:lang w:eastAsia="zh-CN"/>
        </w:rPr>
      </w:pPr>
      <w:r>
        <w:tab/>
      </w:r>
    </w:p>
    <w:p w:rsidR="008C3896" w:rsidRDefault="008C3896" w:rsidP="00D32268">
      <w:pPr>
        <w:spacing w:before="106"/>
        <w:ind w:right="826"/>
        <w:jc w:val="right"/>
        <w:rPr>
          <w:lang w:eastAsia="zh-CN"/>
        </w:rPr>
      </w:pPr>
    </w:p>
    <w:p w:rsidR="008C3896" w:rsidRDefault="008C3896" w:rsidP="00D32268">
      <w:pPr>
        <w:spacing w:before="106"/>
        <w:ind w:right="826"/>
        <w:jc w:val="right"/>
        <w:rPr>
          <w:lang w:eastAsia="zh-CN"/>
        </w:rPr>
      </w:pPr>
    </w:p>
    <w:p w:rsidR="008C3896" w:rsidRDefault="008C3896" w:rsidP="00D32268">
      <w:pPr>
        <w:spacing w:before="106"/>
        <w:ind w:right="826"/>
        <w:jc w:val="right"/>
        <w:rPr>
          <w:lang w:eastAsia="zh-CN"/>
        </w:rPr>
      </w:pPr>
    </w:p>
    <w:p w:rsidR="008C3896" w:rsidRDefault="008C3896" w:rsidP="00D32268">
      <w:pPr>
        <w:spacing w:before="106"/>
        <w:ind w:right="826"/>
        <w:jc w:val="right"/>
        <w:rPr>
          <w:lang w:eastAsia="zh-CN"/>
        </w:rPr>
      </w:pPr>
    </w:p>
    <w:p w:rsidR="008C3896" w:rsidRDefault="008C3896" w:rsidP="00D32268">
      <w:pPr>
        <w:spacing w:before="106"/>
        <w:ind w:right="826"/>
        <w:jc w:val="right"/>
        <w:rPr>
          <w:lang w:eastAsia="zh-CN"/>
        </w:rPr>
      </w:pPr>
    </w:p>
    <w:p w:rsidR="008C3896" w:rsidRDefault="008C3896" w:rsidP="00D32268">
      <w:pPr>
        <w:tabs>
          <w:tab w:val="left" w:pos="7730"/>
        </w:tabs>
        <w:spacing w:before="106"/>
        <w:ind w:right="826"/>
        <w:rPr>
          <w:lang w:eastAsia="zh-CN"/>
        </w:rPr>
      </w:pPr>
      <w:r>
        <w:rPr>
          <w:lang w:eastAsia="zh-CN"/>
        </w:rPr>
        <w:tab/>
      </w:r>
    </w:p>
    <w:p w:rsidR="008C3896" w:rsidRPr="00D32268" w:rsidRDefault="008C3896" w:rsidP="00D32268">
      <w:pPr>
        <w:wordWrap w:val="0"/>
        <w:spacing w:before="106"/>
        <w:ind w:right="56"/>
        <w:jc w:val="right"/>
        <w:sectPr w:rsidR="008C3896" w:rsidRPr="00D32268">
          <w:headerReference w:type="default" r:id="rId12"/>
          <w:footerReference w:type="default" r:id="rId13"/>
          <w:pgSz w:w="11900" w:h="16840"/>
          <w:pgMar w:top="660" w:right="700" w:bottom="280" w:left="1680" w:header="0" w:footer="0" w:gutter="0"/>
          <w:cols w:space="720"/>
        </w:sectPr>
      </w:pPr>
      <w:r>
        <w:rPr>
          <w:lang w:eastAsia="zh-CN"/>
        </w:rPr>
        <w:t xml:space="preserve">      </w:t>
      </w:r>
    </w:p>
    <w:p w:rsidR="008C3896" w:rsidRDefault="008C3896" w:rsidP="000C6B40">
      <w:pPr>
        <w:pStyle w:val="BodyText"/>
        <w:rPr>
          <w:lang w:eastAsia="zh-CN"/>
        </w:rPr>
      </w:pPr>
      <w:bookmarkStart w:id="0" w:name="_TOC_250003"/>
      <w:bookmarkEnd w:id="0"/>
    </w:p>
    <w:p w:rsidR="008C3896" w:rsidRPr="000C6B40" w:rsidRDefault="008C3896" w:rsidP="000C6B40">
      <w:pPr>
        <w:pStyle w:val="BodyText"/>
        <w:rPr>
          <w:b/>
          <w:sz w:val="32"/>
          <w:szCs w:val="32"/>
          <w:lang w:eastAsia="zh-CN"/>
        </w:rPr>
      </w:pPr>
      <w:r w:rsidRPr="000C6B40">
        <w:rPr>
          <w:rFonts w:eastAsia="Times New Roman"/>
          <w:b/>
          <w:sz w:val="32"/>
          <w:szCs w:val="32"/>
        </w:rPr>
        <w:t>P</w:t>
      </w:r>
      <w:r w:rsidRPr="000C6B40">
        <w:rPr>
          <w:b/>
          <w:sz w:val="32"/>
          <w:szCs w:val="32"/>
        </w:rPr>
        <w:t xml:space="preserve">artes de microscópio </w:t>
      </w:r>
    </w:p>
    <w:p w:rsidR="008C3896" w:rsidRPr="00DB23F5" w:rsidRDefault="008C3896" w:rsidP="000C6B40">
      <w:pPr>
        <w:pStyle w:val="BodyText"/>
        <w:rPr>
          <w:lang w:eastAsia="zh-CN"/>
        </w:rPr>
      </w:pPr>
    </w:p>
    <w:p w:rsidR="008C3896" w:rsidRDefault="008C3896" w:rsidP="000C6B40">
      <w:pPr>
        <w:pStyle w:val="BodyText"/>
      </w:pPr>
      <w:r>
        <w:rPr>
          <w:noProof/>
          <w:lang w:val="en-US" w:eastAsia="zh-CN"/>
        </w:rPr>
      </w:r>
      <w:r>
        <w:pict>
          <v:group id="_x0000_s1040" style="width:322.15pt;height:292.5pt;mso-position-horizontal-relative:char;mso-position-vertical-relative:line" coordsize="6443,5850">
            <v:shape id="_x0000_s1041" type="#_x0000_t75" style="position:absolute;left:368;top:248;width:5760;height:5602">
              <v:imagedata r:id="rId14" o:title=""/>
            </v:shape>
            <v:shape id="_x0000_s1042" style="position:absolute;left:1568;top:8;width:1440;height:1349" coordorigin="1568,8" coordsize="1440,1349" path="m1808,8r,l1716,8r-14,14l1688,22r-25,l1649,22r-14,14l1620,36r-9,l1611,51r-15,l1582,60r-14,15l1568,89r,307l1568,411r14,9l1582,435r14,l1611,435r,14l1620,449r15,l1649,463r14,l1688,463r14,l1716,473r692,l2451,1356,2767,473r15,l2811,473r9,l2849,473r14,l2873,463r14,l2916,463r15,l2940,449r15,l2969,449r,-14l2983,435r10,l2993,420r14,-9l3007,396r,-307l3007,75,2993,60r-10,-9l2969,51r,-15l2955,36r-15,l2931,22r-15,l2887,22r-14,l2863,8r-455,l1808,8xe" filled="f" strokeweight=".25397mm">
              <v:path arrowok="t"/>
            </v:shape>
            <v:shape id="_x0000_s1043" style="position:absolute;left:128;top:608;width:1868;height:1080" coordorigin="128,608" coordsize="1868,1080" path="m396,608r-14,l353,608r-24,l315,608r-24,14l276,622r-14,l233,636r-10,l209,651r-14,l180,660r-9,15l156,675r,14l142,703r-14,10l128,728r,14l128,1260r,15l142,1289r,14l156,1313r15,15l180,1328r15,14l209,1356r14,l233,1371r29,l276,1371r15,9l315,1380r14,l353,1380r29,l396,1395r677,l1995,1688,1476,1395r24,-15l1529,1380r14,l1568,1380r14,l1611,1371r9,l1635,1371r14,-15l1673,1356r15,-14l1702,1328r14,-15l1731,1313r,-10l1740,1289r,-14l1755,1260r,-518l1740,728r,-15l1740,703r-9,l1731,689r-15,-14l1702,675r,-15l1688,651r-15,l1649,636r-14,l1620,622r-9,l1582,622r-14,-14l1543,608r-14,l1500,608r-24,l1073,608r-677,xe" filled="f" strokeweight=".25397mm">
              <v:path arrowok="t"/>
            </v:shape>
            <v:shape id="_x0000_s1044" style="position:absolute;left:5168;top:8;width:1268;height:826" coordorigin="5168,8" coordsize="1268,826" path="m5384,8r,l5302,8r-29,14l5264,22r-15,l5235,22r,14l5220,36r-9,l5196,51r-14,9l5168,60r,15l5168,89r,307l5168,411r,9l5182,420r,15l5196,435r15,14l5220,449r15,l5235,463r14,l5264,463r9,l5302,473r82,l5273,833,5691,473r533,l6233,473r15,l6276,473r15,l6300,473r15,-10l6329,463r15,l6353,463r15,-14l6382,449r14,-14l6411,435r9,-15l6420,411r15,-15l6435,89,6420,75r,-15l6411,60r,-9l6396,51,6382,36r-14,l6353,22r-9,l6329,22r-14,l6300,8r-76,l5384,8xe" filled="f" strokeweight=".25397mm">
              <v:path arrowok="t"/>
            </v:shape>
            <v:shape id="_x0000_s1045" style="position:absolute;left:3728;top:1448;width:1229;height:855" coordorigin="3728,1448" coordsize="1229,855" path="m4208,1860r-15,l4184,1860r-15,l4155,1875r-15,l4131,1875r-15,l4102,1889r-14,l4073,1889r,14l4064,1913r-15,15l4049,1942r,278l4049,2235r15,14l4064,2263r9,l4073,2273r15,l4102,2273r,15l4116,2288r15,l4140,2288r15,14l4851,2302r9,-14l4875,2288r14,l4904,2288r9,-15l4928,2273r,-10l4942,2263r,-14l4956,2235r,-15l4956,1942r,-14l4942,1913r,-10l4928,1903r,-14l4913,1889r-9,l4889,1875r-14,l4860,1875r-9,l4836,1860r-14,l4808,1860r-384,l3728,1448r480,412xe" filled="f" strokeweight=".25397mm">
              <v:path arrowok="t"/>
            </v:shape>
            <v:shape id="_x0000_s1046" style="position:absolute;left:8;top:2648;width:1268;height:1176" coordorigin="8,2648" coordsize="1268,1176" path="m223,3823r,l113,3823r-10,-14l89,3809r-14,l75,3795r-15,l51,3795,36,3780r-14,l22,3771r-14,l8,3756r,-14l8,3435r,-15l22,3411r14,-15l51,3382r9,l75,3382r14,-14l103,3368r10,l142,3368r14,-15l742,3353r533,-705l1064,3353r9,l1088,3353r28,l1131,3353r9,15l1155,3368r14,l1184,3368r9,14l1208,3382r14,l1236,3396r15,l1251,3411r9,l1260,3420r15,15l1275,3742r-15,14l1260,3771r-9,9l1236,3780r-14,15l1208,3795r-15,14l1184,3809r-15,l1155,3823r-15,l1131,3823r-389,l223,3823xe" filled="f" strokeweight=".25397mm">
              <v:path arrowok="t"/>
            </v:shape>
            <v:shape id="_x0000_s1047" style="position:absolute;left:3128;top:3248;width:1949;height:1133" coordorigin="3128,3248" coordsize="1949,1133" path="m3876,3248r-28,l3833,3248r-24,l3795,3248r-15,14l3756,3262r-14,l3728,3276r-15,l3704,3291r-15,l3675,3300r-15,15l3651,3329r,14l3636,3343r,586l3651,3943r,10l3660,3953r,15l3675,3968r14,14l3704,3996r9,l3728,4011r14,l3756,4011r24,9l3795,4020r14,l3833,4020r15,l3876,4035r-748,345l4236,4035r600,l4851,4020r24,l4889,4020r15,l4928,4020r14,-9l4956,4011r15,l4980,3996r15,l5009,3982r15,-14l5033,3968r15,-15l5062,3943r,-14l5062,3915r14,l5076,3900r,-518l5076,3368r-14,-15l5062,3343r-14,-14l5048,3315r-15,l5024,3300r-15,-9l4995,3291r-15,-15l4971,3276r-15,-14l4942,3262r-14,l4904,3248r-15,l4875,3248r-24,l4836,3248r-960,xe" filled="f" strokeweight=".25397mm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8" type="#_x0000_t202" style="position:absolute;left:1803;top:149;width:931;height:183" filled="f" stroked="f">
              <v:textbox style="mso-next-textbox:#_x0000_s1048" inset="0,0,0,0">
                <w:txbxContent>
                  <w:p w:rsidR="008C3896" w:rsidRDefault="008C3896">
                    <w:pPr>
                      <w:spacing w:line="182" w:lineRule="exact"/>
                      <w:ind w:right="-14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Focus roller</w:t>
                    </w:r>
                  </w:p>
                </w:txbxContent>
              </v:textbox>
            </v:shape>
            <v:shape id="_x0000_s1049" type="#_x0000_t202" style="position:absolute;left:5398;top:149;width:749;height:183" filled="f" stroked="f">
              <v:textbox style="mso-next-textbox:#_x0000_s1049" inset="0,0,0,0">
                <w:txbxContent>
                  <w:p w:rsidR="008C3896" w:rsidRDefault="008C3896">
                    <w:pPr>
                      <w:spacing w:line="182" w:lineRule="exact"/>
                      <w:ind w:right="-17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USB Line</w:t>
                    </w:r>
                  </w:p>
                </w:txbxContent>
              </v:textbox>
            </v:shape>
            <v:shape id="_x0000_s1050" type="#_x0000_t202" style="position:absolute;left:377;top:787;width:1081;height:504" filled="f" stroked="f">
              <v:textbox style="mso-next-textbox:#_x0000_s1050" inset="0,0,0,0">
                <w:txbxContent>
                  <w:p w:rsidR="008C3896" w:rsidRDefault="008C3896">
                    <w:pPr>
                      <w:spacing w:line="186" w:lineRule="exact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Magnification</w:t>
                    </w:r>
                  </w:p>
                  <w:p w:rsidR="008C3896" w:rsidRDefault="008C3896">
                    <w:pPr>
                      <w:spacing w:before="114" w:line="204" w:lineRule="exact"/>
                      <w:ind w:left="52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Ratio</w:t>
                    </w:r>
                  </w:p>
                </w:txbxContent>
              </v:textbox>
            </v:shape>
            <v:shape id="_x0000_s1051" type="#_x0000_t202" style="position:absolute;left:4212;top:2021;width:395;height:183" filled="f" stroked="f">
              <v:textbox style="mso-next-textbox:#_x0000_s1051" inset="0,0,0,0">
                <w:txbxContent>
                  <w:p w:rsidR="008C3896" w:rsidRDefault="008C3896">
                    <w:pPr>
                      <w:spacing w:line="182" w:lineRule="exact"/>
                      <w:ind w:right="-16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Snap</w:t>
                    </w:r>
                  </w:p>
                </w:txbxContent>
              </v:textbox>
            </v:shape>
            <v:shape id="_x0000_s1052" type="#_x0000_t202" style="position:absolute;left:175;top:3456;width:840;height:183" filled="f" stroked="f">
              <v:textbox style="mso-next-textbox:#_x0000_s1052" inset="0,0,0,0">
                <w:txbxContent>
                  <w:p w:rsidR="008C3896" w:rsidRDefault="008C3896">
                    <w:pPr>
                      <w:spacing w:line="182" w:lineRule="exact"/>
                      <w:ind w:right="-16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LED Light</w:t>
                    </w:r>
                  </w:p>
                </w:txbxContent>
              </v:textbox>
            </v:shape>
            <v:shape id="_x0000_s1053" type="#_x0000_t202" style="position:absolute;left:3785;top:3442;width:932;height:500" filled="f" stroked="f">
              <v:textbox style="mso-next-textbox:#_x0000_s1053" inset="0,0,0,0">
                <w:txbxContent>
                  <w:p w:rsidR="008C3896" w:rsidRDefault="008C3896">
                    <w:pPr>
                      <w:spacing w:line="186" w:lineRule="exact"/>
                      <w:ind w:right="-13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Metal Fixed</w:t>
                    </w:r>
                  </w:p>
                  <w:p w:rsidR="008C3896" w:rsidRDefault="008C3896">
                    <w:pPr>
                      <w:spacing w:before="110" w:line="204" w:lineRule="exact"/>
                      <w:ind w:left="182" w:right="-13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Stand</w:t>
                    </w:r>
                  </w:p>
                </w:txbxContent>
              </v:textbox>
            </v:shape>
            <w10:anchorlock/>
          </v:group>
        </w:pict>
      </w:r>
    </w:p>
    <w:p w:rsidR="008C3896" w:rsidRDefault="008C3896" w:rsidP="000C6B40">
      <w:pPr>
        <w:pStyle w:val="BodyText"/>
        <w:rPr>
          <w:b/>
          <w:sz w:val="32"/>
          <w:szCs w:val="32"/>
        </w:rPr>
      </w:pPr>
      <w:bookmarkStart w:id="1" w:name="_TOC_250002"/>
      <w:bookmarkEnd w:id="1"/>
      <w:r w:rsidRPr="000C6B40">
        <w:rPr>
          <w:rFonts w:eastAsia="Times New Roman"/>
          <w:b/>
          <w:sz w:val="32"/>
          <w:szCs w:val="32"/>
        </w:rPr>
        <w:t>E</w:t>
      </w:r>
      <w:r w:rsidRPr="000C6B40">
        <w:rPr>
          <w:b/>
          <w:sz w:val="32"/>
          <w:szCs w:val="32"/>
        </w:rPr>
        <w:t xml:space="preserve">specificação </w:t>
      </w:r>
    </w:p>
    <w:p w:rsidR="008C3896" w:rsidRPr="000C6B40" w:rsidRDefault="008C3896" w:rsidP="000C6B40">
      <w:pPr>
        <w:pStyle w:val="BodyText"/>
        <w:rPr>
          <w:b/>
          <w:sz w:val="32"/>
          <w:szCs w:val="32"/>
          <w:lang w:eastAsia="zh-CN"/>
        </w:rPr>
      </w:pP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  <w:r w:rsidRPr="00DB23F5">
        <w:t>Imagem CMOS Sensor</w:t>
      </w:r>
    </w:p>
    <w:p w:rsidR="008C3896" w:rsidRPr="00DB23F5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ind w:leftChars="200" w:left="31680"/>
        <w:rPr>
          <w:lang w:eastAsia="zh-CN"/>
        </w:rPr>
      </w:pPr>
      <w:r w:rsidRPr="00DB23F5">
        <w:t>Controle alta veloc</w:t>
      </w:r>
      <w:r>
        <w:t>idade DSP (Driver disponíveis e</w:t>
      </w:r>
      <w:r>
        <w:rPr>
          <w:lang w:eastAsia="zh-CN"/>
        </w:rPr>
        <w:t xml:space="preserve"> </w:t>
      </w:r>
      <w:r w:rsidRPr="00DB23F5">
        <w:t>gratuitos)</w:t>
      </w: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  <w:r w:rsidRPr="00DB23F5">
        <w:t xml:space="preserve">Foco Faixa 0 milímetros ~ 40 milímetrosSnap Shot </w:t>
      </w: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Pr="00DB23F5" w:rsidRDefault="008C3896" w:rsidP="00266BD9">
      <w:pPr>
        <w:pStyle w:val="BodyText"/>
        <w:ind w:leftChars="200" w:left="31680"/>
      </w:pPr>
      <w:r w:rsidRPr="00DB23F5">
        <w:t>Software e Hardware</w:t>
      </w:r>
    </w:p>
    <w:p w:rsidR="008C3896" w:rsidRPr="00DB23F5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  <w:r w:rsidRPr="00DB23F5">
        <w:t>Built-in 8 White-luz LED e iluminação ajustável garantir as imagens ampliadas são claras e brilhantes</w:t>
      </w:r>
    </w:p>
    <w:p w:rsidR="008C3896" w:rsidRPr="00DB23F5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</w:pPr>
      <w:r w:rsidRPr="00DB23F5">
        <w:t xml:space="preserve">Imagem parada </w:t>
      </w:r>
      <w:r w:rsidRPr="00DB23F5">
        <w:rPr>
          <w:lang w:eastAsia="zh-CN"/>
        </w:rPr>
        <w:t>c</w:t>
      </w:r>
      <w:r w:rsidRPr="00DB23F5">
        <w:t xml:space="preserve">apturar resolução 640x480 </w:t>
      </w: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</w:pPr>
      <w:r w:rsidRPr="00DB23F5">
        <w:t xml:space="preserve">600 LUX Brilho Digital Zoom de 5x </w:t>
      </w: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</w:pPr>
      <w:r w:rsidRPr="00DB23F5">
        <w:t>Modo de sequência</w:t>
      </w:r>
    </w:p>
    <w:p w:rsidR="008C3896" w:rsidRPr="00DB23F5" w:rsidRDefault="008C3896" w:rsidP="000C6B40">
      <w:pPr>
        <w:pStyle w:val="BodyText"/>
      </w:pPr>
    </w:p>
    <w:p w:rsidR="008C3896" w:rsidRDefault="008C3896" w:rsidP="00D32268">
      <w:pPr>
        <w:spacing w:before="106"/>
        <w:ind w:right="826"/>
        <w:jc w:val="right"/>
      </w:pPr>
      <w:r>
        <w:t>4/22</w:t>
      </w:r>
    </w:p>
    <w:p w:rsidR="008C3896" w:rsidRDefault="008C3896">
      <w:pPr>
        <w:jc w:val="right"/>
        <w:sectPr w:rsidR="008C3896">
          <w:headerReference w:type="default" r:id="rId15"/>
          <w:footerReference w:type="default" r:id="rId16"/>
          <w:pgSz w:w="11900" w:h="16840"/>
          <w:pgMar w:top="1460" w:right="1640" w:bottom="280" w:left="1640" w:header="855" w:footer="0" w:gutter="0"/>
          <w:cols w:space="720"/>
        </w:sectPr>
      </w:pPr>
    </w:p>
    <w:p w:rsidR="008C3896" w:rsidRDefault="008C3896" w:rsidP="000C6B40">
      <w:pPr>
        <w:pStyle w:val="BodyText"/>
      </w:pPr>
    </w:p>
    <w:p w:rsidR="008C3896" w:rsidRDefault="008C3896" w:rsidP="000C6B40">
      <w:pPr>
        <w:pStyle w:val="BodyText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</w:pPr>
      <w:r w:rsidRPr="00DB23F5">
        <w:t>Controle de Brilho ajuste manual</w:t>
      </w:r>
    </w:p>
    <w:p w:rsidR="008C3896" w:rsidRPr="00DB23F5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</w:pPr>
      <w:r w:rsidRPr="00DB23F5">
        <w:t>Ampliação Faixa 50X ~</w:t>
      </w:r>
      <w:r>
        <w:rPr>
          <w:lang w:eastAsia="zh-CN"/>
        </w:rPr>
        <w:t xml:space="preserve"> </w:t>
      </w:r>
      <w:r w:rsidRPr="00DB23F5">
        <w:t>500X (manualmente)</w:t>
      </w: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Pr="00DB23F5" w:rsidRDefault="008C3896" w:rsidP="00266BD9">
      <w:pPr>
        <w:pStyle w:val="BodyText"/>
        <w:ind w:leftChars="200" w:left="31680"/>
        <w:rPr>
          <w:lang w:eastAsia="zh-CN"/>
        </w:rPr>
      </w:pPr>
      <w:r w:rsidRPr="00DB23F5">
        <w:t>Fonte de alimentação Porta USB (5V DC)</w:t>
      </w: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Pr="00DB23F5" w:rsidRDefault="008C3896" w:rsidP="00266BD9">
      <w:pPr>
        <w:pStyle w:val="BodyText"/>
        <w:ind w:leftChars="200" w:left="31680"/>
      </w:pPr>
      <w:r w:rsidRPr="00DB23F5">
        <w:t>Compatível</w:t>
      </w:r>
      <w:r>
        <w:t xml:space="preserve"> </w:t>
      </w:r>
      <w:r w:rsidRPr="00DB23F5">
        <w:t xml:space="preserve">USB </w:t>
      </w:r>
      <w:r>
        <w:rPr>
          <w:lang w:eastAsia="zh-CN"/>
        </w:rPr>
        <w:t>3</w:t>
      </w:r>
      <w:r w:rsidRPr="00DB23F5">
        <w:t>.0 e USB 2.0 e USB 1.1</w:t>
      </w:r>
    </w:p>
    <w:p w:rsidR="008C3896" w:rsidRPr="00DB23F5" w:rsidRDefault="008C3896" w:rsidP="00266BD9">
      <w:pPr>
        <w:pStyle w:val="BodyText"/>
        <w:ind w:leftChars="200" w:left="31680"/>
      </w:pPr>
    </w:p>
    <w:p w:rsidR="008C3896" w:rsidRDefault="008C3896" w:rsidP="00266BD9">
      <w:pPr>
        <w:pStyle w:val="BodyText"/>
        <w:ind w:leftChars="200" w:left="31680"/>
        <w:rPr>
          <w:lang w:val="en-US" w:eastAsia="zh-CN"/>
        </w:rPr>
      </w:pPr>
      <w:r w:rsidRPr="00B53249">
        <w:rPr>
          <w:lang w:val="en-US"/>
        </w:rPr>
        <w:t>Operação</w:t>
      </w:r>
      <w:r w:rsidRPr="00996C94">
        <w:rPr>
          <w:lang w:val="en-US"/>
        </w:rPr>
        <w:t xml:space="preserve"> do </w:t>
      </w:r>
      <w:r w:rsidRPr="00B53249">
        <w:rPr>
          <w:lang w:val="en-US"/>
        </w:rPr>
        <w:t>Sistema</w:t>
      </w:r>
      <w:r w:rsidRPr="00B53249">
        <w:rPr>
          <w:lang w:val="en-US" w:eastAsia="zh-CN"/>
        </w:rPr>
        <w:t xml:space="preserve"> WinXP</w:t>
      </w:r>
      <w:r w:rsidRPr="00996C94">
        <w:rPr>
          <w:lang w:val="en-US" w:eastAsia="zh-CN"/>
        </w:rPr>
        <w:t>,</w:t>
      </w:r>
      <w:r w:rsidRPr="00996C94">
        <w:rPr>
          <w:lang w:val="en-US"/>
        </w:rPr>
        <w:t xml:space="preserve"> Win7 32 bits e 64 bits, </w:t>
      </w:r>
      <w:r w:rsidRPr="00996C94">
        <w:rPr>
          <w:lang w:val="en-US" w:eastAsia="zh-CN"/>
        </w:rPr>
        <w:t>W</w:t>
      </w:r>
      <w:r w:rsidRPr="00996C94">
        <w:rPr>
          <w:lang w:val="en-US"/>
        </w:rPr>
        <w:t>in8,</w:t>
      </w:r>
      <w:r w:rsidRPr="00996C94">
        <w:rPr>
          <w:lang w:val="en-US" w:eastAsia="zh-CN"/>
        </w:rPr>
        <w:t xml:space="preserve"> Win10</w:t>
      </w:r>
    </w:p>
    <w:p w:rsidR="008C3896" w:rsidRPr="00996C94" w:rsidRDefault="008C3896" w:rsidP="00266BD9">
      <w:pPr>
        <w:pStyle w:val="BodyText"/>
        <w:ind w:leftChars="200" w:left="31680"/>
        <w:rPr>
          <w:lang w:val="en-US" w:eastAsia="zh-CN"/>
        </w:rPr>
      </w:pPr>
    </w:p>
    <w:p w:rsidR="008C3896" w:rsidRDefault="008C3896" w:rsidP="00266BD9">
      <w:pPr>
        <w:pStyle w:val="BodyText"/>
        <w:ind w:leftChars="200" w:left="31680"/>
      </w:pPr>
      <w:r>
        <w:t>Idioma: Inglês, ch</w:t>
      </w:r>
      <w:r>
        <w:rPr>
          <w:lang w:eastAsia="zh-CN"/>
        </w:rPr>
        <w:t>i</w:t>
      </w:r>
      <w:r w:rsidRPr="00996C94">
        <w:t>nês e outra linguagem pela seleção</w:t>
      </w:r>
    </w:p>
    <w:p w:rsidR="008C3896" w:rsidRPr="00996C94" w:rsidRDefault="008C3896" w:rsidP="00266BD9">
      <w:pPr>
        <w:pStyle w:val="BodyText"/>
        <w:ind w:leftChars="200" w:left="31680"/>
      </w:pPr>
    </w:p>
    <w:p w:rsidR="008C3896" w:rsidRPr="00996C94" w:rsidRDefault="008C3896" w:rsidP="00266BD9">
      <w:pPr>
        <w:pStyle w:val="BodyText"/>
        <w:ind w:leftChars="200" w:left="31680"/>
      </w:pPr>
      <w:r w:rsidRPr="00996C94">
        <w:t xml:space="preserve">Requisitos do sistema: Computador Pentium com 700MHz e acima, 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0"/>
          <w:attr w:name="UnitName" w:val="m"/>
        </w:smartTagPr>
        <w:r w:rsidRPr="00996C94">
          <w:t>20M</w:t>
        </w:r>
      </w:smartTag>
      <w:r w:rsidRPr="00996C94">
        <w:t xml:space="preserve"> HD Espaço CD ROM de Driver, 64MB RAM, Direct X Cartão VGA</w:t>
      </w: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  <w:r w:rsidRPr="00996C94">
        <w:t>Unidade de disco de CD e ferramenta de Micro-Medição</w:t>
      </w:r>
    </w:p>
    <w:p w:rsidR="008C3896" w:rsidRPr="00996C94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Default="008C3896" w:rsidP="00266BD9">
      <w:pPr>
        <w:pStyle w:val="BodyText"/>
        <w:ind w:leftChars="200" w:left="31680"/>
        <w:rPr>
          <w:lang w:eastAsia="zh-CN"/>
        </w:rPr>
      </w:pPr>
      <w:r>
        <w:rPr>
          <w:lang w:eastAsia="zh-CN"/>
        </w:rPr>
        <w:t>D</w:t>
      </w:r>
      <w:r w:rsidRPr="00996C94">
        <w:t xml:space="preserve">imensão do produto 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112"/>
          <w:attr w:name="UnitName" w:val="mm"/>
        </w:smartTagPr>
        <w:r w:rsidRPr="00996C94">
          <w:t>112 mm</w:t>
        </w:r>
      </w:smartTag>
      <w:r w:rsidRPr="00996C94">
        <w:t xml:space="preserve"> (L) x 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3"/>
          <w:attr w:name="UnitName" w:val="mm"/>
        </w:smartTagPr>
        <w:r w:rsidRPr="00996C94">
          <w:t>33 mm</w:t>
        </w:r>
      </w:smartTag>
      <w:r w:rsidRPr="00996C94">
        <w:t xml:space="preserve"> (R) produto de peso líquido: 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70"/>
          <w:attr w:name="UnitName" w:val="g"/>
        </w:smartTagPr>
        <w:r w:rsidRPr="00996C94">
          <w:t>270g</w:t>
        </w:r>
      </w:smartTag>
    </w:p>
    <w:p w:rsidR="008C3896" w:rsidRPr="00996C94" w:rsidRDefault="008C3896" w:rsidP="00266BD9">
      <w:pPr>
        <w:pStyle w:val="BodyText"/>
        <w:ind w:leftChars="200" w:left="31680"/>
        <w:rPr>
          <w:lang w:eastAsia="zh-CN"/>
        </w:rPr>
      </w:pPr>
    </w:p>
    <w:p w:rsidR="008C3896" w:rsidRPr="00996C94" w:rsidRDefault="008C3896" w:rsidP="00266BD9">
      <w:pPr>
        <w:pStyle w:val="BodyText"/>
        <w:ind w:leftChars="200" w:left="31680"/>
      </w:pPr>
      <w:r w:rsidRPr="00996C94">
        <w:t xml:space="preserve">Cor disponível: Matting preto, UV </w:t>
      </w:r>
      <w:r>
        <w:rPr>
          <w:lang w:eastAsia="zh-CN"/>
        </w:rPr>
        <w:t>Black</w:t>
      </w:r>
      <w:r w:rsidRPr="00996C94">
        <w:t>; e outras cores.</w:t>
      </w:r>
    </w:p>
    <w:p w:rsidR="008C3896" w:rsidRPr="00B53249" w:rsidRDefault="008C3896" w:rsidP="000C6B40">
      <w:pPr>
        <w:pStyle w:val="BodyText"/>
        <w:rPr>
          <w:lang w:eastAsia="zh-CN"/>
        </w:rPr>
      </w:pPr>
      <w:bookmarkStart w:id="2" w:name="_TOC_250001"/>
      <w:bookmarkEnd w:id="2"/>
    </w:p>
    <w:p w:rsidR="008C3896" w:rsidRPr="000C6B40" w:rsidRDefault="008C3896" w:rsidP="000C6B40">
      <w:pPr>
        <w:pStyle w:val="BodyText"/>
        <w:rPr>
          <w:rFonts w:eastAsia="Adobe Heiti Std R"/>
          <w:b/>
          <w:sz w:val="32"/>
          <w:szCs w:val="32"/>
        </w:rPr>
      </w:pPr>
      <w:r w:rsidRPr="000C6B40">
        <w:rPr>
          <w:rFonts w:eastAsia="Adobe Heiti Std R"/>
          <w:b/>
          <w:sz w:val="32"/>
          <w:szCs w:val="32"/>
        </w:rPr>
        <w:t>Notas antes de uso</w:t>
      </w:r>
    </w:p>
    <w:p w:rsidR="008C3896" w:rsidRDefault="008C3896" w:rsidP="00996C94">
      <w:pPr>
        <w:pStyle w:val="ListParagraph"/>
        <w:tabs>
          <w:tab w:val="left" w:pos="1408"/>
        </w:tabs>
        <w:spacing w:line="271" w:lineRule="auto"/>
        <w:ind w:left="1345" w:right="695"/>
        <w:rPr>
          <w:sz w:val="24"/>
          <w:lang w:eastAsia="zh-CN"/>
        </w:rPr>
      </w:pPr>
    </w:p>
    <w:p w:rsidR="008C3896" w:rsidRDefault="008C3896" w:rsidP="000C6B40">
      <w:pPr>
        <w:tabs>
          <w:tab w:val="left" w:pos="1408"/>
        </w:tabs>
        <w:spacing w:line="271" w:lineRule="auto"/>
        <w:ind w:right="695"/>
        <w:rPr>
          <w:sz w:val="24"/>
          <w:lang w:eastAsia="zh-CN"/>
        </w:rPr>
      </w:pPr>
      <w:r w:rsidRPr="00996C94">
        <w:rPr>
          <w:sz w:val="24"/>
        </w:rPr>
        <w:t>Não desmonte o microscópio digital ou alterar as partes interiores, pode causar danos.</w:t>
      </w:r>
    </w:p>
    <w:p w:rsidR="008C3896" w:rsidRPr="000C6B40" w:rsidRDefault="008C3896" w:rsidP="00996C94">
      <w:pPr>
        <w:tabs>
          <w:tab w:val="left" w:pos="1408"/>
        </w:tabs>
        <w:spacing w:line="271" w:lineRule="auto"/>
        <w:ind w:left="1260" w:right="695"/>
        <w:rPr>
          <w:sz w:val="24"/>
          <w:lang w:eastAsia="zh-CN"/>
        </w:rPr>
      </w:pPr>
    </w:p>
    <w:p w:rsidR="008C3896" w:rsidRDefault="008C3896" w:rsidP="000C6B40">
      <w:pPr>
        <w:pStyle w:val="BodyText"/>
      </w:pPr>
      <w:r w:rsidRPr="000C6B40">
        <w:t>Não limpe o microscópio com álcool solventes orgânicos</w:t>
      </w:r>
      <w:r>
        <w:t>.</w:t>
      </w:r>
      <w:r w:rsidRPr="000C6B40">
        <w:t xml:space="preserve"> </w:t>
      </w:r>
    </w:p>
    <w:p w:rsidR="008C3896" w:rsidRDefault="008C3896" w:rsidP="000C6B40">
      <w:pPr>
        <w:pStyle w:val="BodyText"/>
      </w:pPr>
    </w:p>
    <w:p w:rsidR="008C3896" w:rsidRPr="000C6B40" w:rsidRDefault="008C3896" w:rsidP="000C6B40">
      <w:pPr>
        <w:pStyle w:val="BodyText"/>
      </w:pPr>
      <w:r w:rsidRPr="000C6B40">
        <w:t>Não toque na lente com os dedos.</w:t>
      </w:r>
    </w:p>
    <w:p w:rsidR="008C3896" w:rsidRDefault="008C3896" w:rsidP="000C6B40">
      <w:pPr>
        <w:pStyle w:val="BodyText"/>
      </w:pPr>
    </w:p>
    <w:p w:rsidR="008C3896" w:rsidRPr="000C6B40" w:rsidRDefault="008C3896" w:rsidP="000C6B40">
      <w:pPr>
        <w:pStyle w:val="BodyText"/>
      </w:pPr>
      <w:r w:rsidRPr="000C6B40">
        <w:t>Uso ao ar livre devem ser evitados tanto quanto possível</w:t>
      </w:r>
    </w:p>
    <w:p w:rsidR="008C3896" w:rsidRPr="00B53249" w:rsidRDefault="008C3896" w:rsidP="003C4D61">
      <w:pPr>
        <w:tabs>
          <w:tab w:val="left" w:pos="1408"/>
        </w:tabs>
        <w:rPr>
          <w:sz w:val="24"/>
          <w:lang w:eastAsia="zh-CN"/>
        </w:rPr>
      </w:pPr>
    </w:p>
    <w:p w:rsidR="008C3896" w:rsidRPr="003C4D61" w:rsidRDefault="008C3896" w:rsidP="003C4D61">
      <w:pPr>
        <w:tabs>
          <w:tab w:val="left" w:pos="1408"/>
        </w:tabs>
        <w:rPr>
          <w:sz w:val="24"/>
          <w:lang w:eastAsia="zh-CN"/>
        </w:rPr>
      </w:pPr>
      <w:r w:rsidRPr="003C4D61">
        <w:rPr>
          <w:sz w:val="24"/>
          <w:lang w:eastAsia="zh-CN"/>
        </w:rPr>
        <w:t>A temperatura de armazenamento, 0 ° C ~ 40 ° C, humidade: 22% de HR ~ 85RH%.</w:t>
      </w:r>
    </w:p>
    <w:p w:rsidR="008C3896" w:rsidRDefault="008C3896" w:rsidP="000C6B40">
      <w:pPr>
        <w:pStyle w:val="BodyText"/>
      </w:pPr>
    </w:p>
    <w:p w:rsidR="008C3896" w:rsidRPr="003C4D61" w:rsidRDefault="008C3896" w:rsidP="003C4D61">
      <w:pPr>
        <w:tabs>
          <w:tab w:val="left" w:pos="1408"/>
        </w:tabs>
        <w:rPr>
          <w:sz w:val="24"/>
        </w:rPr>
      </w:pPr>
      <w:r w:rsidRPr="003C4D61">
        <w:rPr>
          <w:sz w:val="25"/>
          <w:szCs w:val="24"/>
        </w:rPr>
        <w:t>No caso de o produto se molhar, deixe conexão PC imediatamente. E não desmontar ou seca pelo secador de cabelo. Enviar para reparar centro se o microscópio dígitos foi afectada por elementos líquidos ou outros.</w:t>
      </w:r>
      <w:r w:rsidRPr="003C4D61">
        <w:rPr>
          <w:sz w:val="24"/>
        </w:rPr>
        <w:t>Measurement Data only for</w:t>
      </w:r>
      <w:r w:rsidRPr="003C4D61">
        <w:rPr>
          <w:spacing w:val="-20"/>
          <w:sz w:val="24"/>
        </w:rPr>
        <w:t xml:space="preserve"> </w:t>
      </w:r>
      <w:r w:rsidRPr="003C4D61">
        <w:rPr>
          <w:sz w:val="24"/>
        </w:rPr>
        <w:t>reference.</w:t>
      </w:r>
    </w:p>
    <w:p w:rsidR="008C3896" w:rsidRPr="003C4D61" w:rsidRDefault="008C3896" w:rsidP="000C6B40">
      <w:pPr>
        <w:pStyle w:val="BodyText"/>
      </w:pPr>
    </w:p>
    <w:p w:rsidR="008C3896" w:rsidRDefault="008C3896">
      <w:pPr>
        <w:sectPr w:rsidR="008C3896">
          <w:footerReference w:type="default" r:id="rId17"/>
          <w:pgSz w:w="11900" w:h="16840"/>
          <w:pgMar w:top="1460" w:right="1640" w:bottom="1240" w:left="1640" w:header="855" w:footer="1058" w:gutter="0"/>
          <w:cols w:space="720"/>
        </w:sectPr>
      </w:pPr>
      <w:bookmarkStart w:id="3" w:name="_TOC_250000"/>
      <w:bookmarkEnd w:id="3"/>
    </w:p>
    <w:p w:rsidR="008C3896" w:rsidRDefault="008C3896" w:rsidP="000C6B40">
      <w:pPr>
        <w:pStyle w:val="BodyText"/>
      </w:pPr>
    </w:p>
    <w:p w:rsidR="008C3896" w:rsidRDefault="008C3896" w:rsidP="000C6B40">
      <w:pPr>
        <w:pStyle w:val="BodyText"/>
      </w:pPr>
      <w:r>
        <w:rPr>
          <w:noProof/>
          <w:lang w:val="en-US" w:eastAsia="zh-CN"/>
        </w:rPr>
      </w:r>
      <w:r>
        <w:pict>
          <v:group id="_x0000_s1064" style="width:420pt;height:1.2pt;mso-position-horizontal-relative:char;mso-position-vertical-relative:line" coordsize="8400,24">
            <v:line id="_x0000_s1065" style="position:absolute" from="19,12" to="8381,12" strokeweight=".48pt"/>
            <v:line id="_x0000_s1066" style="position:absolute" from="12,12" to="8388,12" strokeweight=".42331mm"/>
            <w10:anchorlock/>
          </v:group>
        </w:pict>
      </w:r>
    </w:p>
    <w:p w:rsidR="008C3896" w:rsidRPr="003C4D61" w:rsidRDefault="008C3896" w:rsidP="000C6B40">
      <w:pPr>
        <w:pStyle w:val="BodyText"/>
        <w:rPr>
          <w:b/>
          <w:sz w:val="32"/>
          <w:szCs w:val="32"/>
        </w:rPr>
      </w:pPr>
      <w:r w:rsidRPr="003C4D61">
        <w:rPr>
          <w:rFonts w:eastAsia="Times New Roman"/>
          <w:b/>
          <w:sz w:val="32"/>
          <w:szCs w:val="32"/>
        </w:rPr>
        <w:t>P</w:t>
      </w:r>
      <w:r w:rsidRPr="003C4D61">
        <w:rPr>
          <w:b/>
          <w:sz w:val="32"/>
          <w:szCs w:val="32"/>
        </w:rPr>
        <w:t>rodutos e peças padrão</w:t>
      </w:r>
    </w:p>
    <w:p w:rsidR="008C3896" w:rsidRDefault="008C3896" w:rsidP="00266BD9">
      <w:pPr>
        <w:pStyle w:val="BodyText"/>
        <w:ind w:leftChars="100" w:left="31680"/>
      </w:pPr>
      <w:r w:rsidRPr="003C4D61">
        <w:t>1. Digital Microscope (1pcs)</w:t>
      </w:r>
    </w:p>
    <w:p w:rsidR="008C3896" w:rsidRPr="003C4D61" w:rsidRDefault="008C3896" w:rsidP="00266BD9">
      <w:pPr>
        <w:tabs>
          <w:tab w:val="left" w:pos="1365"/>
        </w:tabs>
        <w:ind w:leftChars="100" w:left="31680"/>
        <w:rPr>
          <w:sz w:val="24"/>
        </w:rPr>
      </w:pPr>
      <w:r>
        <w:rPr>
          <w:sz w:val="24"/>
        </w:rPr>
        <w:t>2</w:t>
      </w:r>
      <w:r w:rsidRPr="003C4D61">
        <w:rPr>
          <w:sz w:val="24"/>
        </w:rPr>
        <w:t xml:space="preserve">. </w:t>
      </w:r>
      <w:r>
        <w:rPr>
          <w:sz w:val="24"/>
        </w:rPr>
        <w:t>Cabo USB 2.0</w:t>
      </w:r>
    </w:p>
    <w:p w:rsidR="008C3896" w:rsidRPr="003C4D61" w:rsidRDefault="008C3896" w:rsidP="00266BD9">
      <w:pPr>
        <w:pStyle w:val="BodyText"/>
        <w:ind w:leftChars="100" w:left="31680"/>
      </w:pPr>
      <w:r w:rsidRPr="003C4D61">
        <w:t>3. Metal suporte fixo (1pcs)</w:t>
      </w:r>
    </w:p>
    <w:p w:rsidR="008C3896" w:rsidRPr="003C4D61" w:rsidRDefault="008C3896" w:rsidP="00266BD9">
      <w:pPr>
        <w:pStyle w:val="BodyText"/>
        <w:ind w:leftChars="100" w:left="31680"/>
      </w:pPr>
      <w:r>
        <w:t>4</w:t>
      </w:r>
      <w:r w:rsidRPr="003C4D61">
        <w:t>. CD ROM (Driver, software de medição, Manual do Utilizador)</w:t>
      </w:r>
    </w:p>
    <w:p w:rsidR="008C3896" w:rsidRPr="003C4D61" w:rsidRDefault="008C3896" w:rsidP="003C4D61">
      <w:pPr>
        <w:pStyle w:val="Heading11"/>
        <w:spacing w:before="148"/>
        <w:ind w:left="0" w:right="1969"/>
      </w:pPr>
      <w:r w:rsidRPr="000976FE">
        <w:t>Os requisitos de hardware e de sistem</w:t>
      </w:r>
      <w:r>
        <w:t>a</w:t>
      </w:r>
    </w:p>
    <w:p w:rsidR="008C3896" w:rsidRPr="003C4D61" w:rsidRDefault="008C3896" w:rsidP="003C4D61">
      <w:pPr>
        <w:pStyle w:val="Heading11"/>
        <w:spacing w:before="71"/>
        <w:ind w:right="1969"/>
        <w:rPr>
          <w:b w:val="0"/>
          <w:sz w:val="25"/>
          <w:szCs w:val="25"/>
          <w:lang w:val="en-US"/>
        </w:rPr>
      </w:pPr>
      <w:r w:rsidRPr="003C4D61">
        <w:rPr>
          <w:b w:val="0"/>
          <w:sz w:val="25"/>
          <w:szCs w:val="25"/>
          <w:lang w:val="en-US"/>
        </w:rPr>
        <w:t>Windows 2000,</w:t>
      </w:r>
      <w:r>
        <w:rPr>
          <w:b w:val="0"/>
          <w:sz w:val="25"/>
          <w:szCs w:val="25"/>
          <w:lang w:val="en-US"/>
        </w:rPr>
        <w:t xml:space="preserve"> </w:t>
      </w:r>
      <w:r w:rsidRPr="003C4D61">
        <w:rPr>
          <w:b w:val="0"/>
          <w:sz w:val="25"/>
          <w:szCs w:val="25"/>
          <w:lang w:val="en-US"/>
        </w:rPr>
        <w:t xml:space="preserve">XP, </w:t>
      </w:r>
      <w:smartTag w:uri="urn:schemas-microsoft-com:office:smarttags" w:element="place">
        <w:r w:rsidRPr="003C4D61">
          <w:rPr>
            <w:b w:val="0"/>
            <w:sz w:val="25"/>
            <w:szCs w:val="25"/>
            <w:lang w:val="en-US"/>
          </w:rPr>
          <w:t>Vista</w:t>
        </w:r>
      </w:smartTag>
      <w:r w:rsidRPr="003C4D61">
        <w:rPr>
          <w:b w:val="0"/>
          <w:sz w:val="25"/>
          <w:szCs w:val="25"/>
          <w:lang w:val="en-US"/>
        </w:rPr>
        <w:t>, Win7, WIN8, WIN10.</w:t>
      </w:r>
    </w:p>
    <w:p w:rsidR="008C3896" w:rsidRPr="003C4D61" w:rsidRDefault="008C3896" w:rsidP="003C4D61">
      <w:pPr>
        <w:pStyle w:val="Heading11"/>
        <w:spacing w:before="71"/>
        <w:ind w:right="1969"/>
        <w:rPr>
          <w:b w:val="0"/>
          <w:sz w:val="25"/>
          <w:szCs w:val="25"/>
        </w:rPr>
      </w:pPr>
      <w:r w:rsidRPr="003C4D61">
        <w:rPr>
          <w:b w:val="0"/>
          <w:sz w:val="25"/>
          <w:szCs w:val="25"/>
        </w:rPr>
        <w:t xml:space="preserve">Pentium 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240"/>
          <w:attr w:name="UnitName" w:val="a"/>
        </w:smartTagPr>
        <w:r w:rsidRPr="003C4D61">
          <w:rPr>
            <w:b w:val="0"/>
            <w:sz w:val="25"/>
            <w:szCs w:val="25"/>
          </w:rPr>
          <w:t>1G</w:t>
        </w:r>
      </w:smartTag>
      <w:r w:rsidRPr="003C4D61">
        <w:rPr>
          <w:b w:val="0"/>
          <w:sz w:val="25"/>
          <w:szCs w:val="25"/>
        </w:rPr>
        <w:t xml:space="preserve">, Celeron, AMD 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240"/>
          <w:attr w:name="UnitName" w:val="a"/>
        </w:smartTagPr>
        <w:r w:rsidRPr="003C4D61">
          <w:rPr>
            <w:b w:val="0"/>
            <w:sz w:val="25"/>
            <w:szCs w:val="25"/>
          </w:rPr>
          <w:t>1G</w:t>
        </w:r>
      </w:smartTag>
      <w:r w:rsidRPr="003C4D61">
        <w:rPr>
          <w:b w:val="0"/>
          <w:sz w:val="25"/>
          <w:szCs w:val="25"/>
        </w:rPr>
        <w:t xml:space="preserve"> e acima,</w:t>
      </w:r>
    </w:p>
    <w:p w:rsidR="008C3896" w:rsidRPr="003C4D61" w:rsidRDefault="008C3896" w:rsidP="003C4D61">
      <w:pPr>
        <w:pStyle w:val="Heading11"/>
        <w:spacing w:before="71"/>
        <w:ind w:right="1969"/>
        <w:rPr>
          <w:b w:val="0"/>
          <w:sz w:val="25"/>
          <w:szCs w:val="25"/>
        </w:rPr>
      </w:pPr>
      <w:r w:rsidRPr="003C4D61">
        <w:rPr>
          <w:b w:val="0"/>
          <w:sz w:val="25"/>
          <w:szCs w:val="25"/>
        </w:rPr>
        <w:t>128 MB de memória, espaço de memória 150MB Disco Rígido, 16-bit e acima VGA, CD-ROM, USB3.0, USB2.0 ou USB1.1.</w:t>
      </w:r>
    </w:p>
    <w:p w:rsidR="008C3896" w:rsidRDefault="008C3896" w:rsidP="003C4D61">
      <w:pPr>
        <w:pStyle w:val="Heading11"/>
        <w:spacing w:before="71"/>
        <w:ind w:left="0" w:right="1969"/>
      </w:pPr>
      <w:r w:rsidRPr="003C4D61">
        <w:t xml:space="preserve">Como instalar o software do driver </w:t>
      </w:r>
    </w:p>
    <w:p w:rsidR="008C3896" w:rsidRDefault="008C3896" w:rsidP="00266BD9">
      <w:pPr>
        <w:pStyle w:val="Heading11"/>
        <w:spacing w:before="71"/>
        <w:ind w:leftChars="100" w:left="31680" w:rightChars="895" w:right="31680"/>
        <w:rPr>
          <w:b w:val="0"/>
          <w:sz w:val="25"/>
          <w:szCs w:val="25"/>
        </w:rPr>
      </w:pPr>
      <w:r w:rsidRPr="003C4D61">
        <w:rPr>
          <w:b w:val="0"/>
          <w:sz w:val="25"/>
          <w:szCs w:val="25"/>
        </w:rPr>
        <w:t xml:space="preserve">U500X Microscópio Digital é um driver do produto livre, ele pode ser trabalhado imediatamente após conectado ao computador com sistema </w:t>
      </w:r>
      <w:r>
        <w:rPr>
          <w:b w:val="0"/>
          <w:sz w:val="25"/>
          <w:szCs w:val="25"/>
        </w:rPr>
        <w:t>operacional acima da versão winXP.</w:t>
      </w:r>
    </w:p>
    <w:p w:rsidR="008C3896" w:rsidRDefault="008C3896" w:rsidP="00266BD9">
      <w:pPr>
        <w:pStyle w:val="Heading11"/>
        <w:spacing w:before="71"/>
        <w:ind w:leftChars="100" w:left="31680" w:rightChars="895" w:right="31680"/>
        <w:rPr>
          <w:b w:val="0"/>
          <w:sz w:val="25"/>
          <w:szCs w:val="25"/>
        </w:rPr>
      </w:pPr>
    </w:p>
    <w:p w:rsidR="008C3896" w:rsidRPr="003C4D61" w:rsidRDefault="008C3896" w:rsidP="00266BD9">
      <w:pPr>
        <w:pStyle w:val="Heading11"/>
        <w:spacing w:before="71"/>
        <w:ind w:leftChars="100" w:left="31680" w:rightChars="895" w:right="31680"/>
        <w:rPr>
          <w:b w:val="0"/>
          <w:sz w:val="24"/>
          <w:szCs w:val="24"/>
        </w:rPr>
      </w:pPr>
      <w:r w:rsidRPr="003C4D61">
        <w:rPr>
          <w:b w:val="0"/>
          <w:sz w:val="24"/>
          <w:szCs w:val="24"/>
        </w:rPr>
        <w:t>Ligue o microscópio digital portátil através de um cabo USB 2.0 para o seu computador, dê um duplo clique no ícone "Meu Computador" na área de trabalho do computador, abaixo interface será mostrado.</w:t>
      </w:r>
    </w:p>
    <w:p w:rsidR="008C3896" w:rsidRPr="003C4D61" w:rsidRDefault="008C3896" w:rsidP="000C6B40">
      <w:pPr>
        <w:pStyle w:val="BodyText"/>
        <w:rPr>
          <w:sz w:val="9"/>
        </w:rPr>
      </w:pPr>
      <w:r>
        <w:rPr>
          <w:noProof/>
          <w:lang w:val="en-US" w:eastAsia="zh-CN"/>
        </w:rPr>
        <w:pict>
          <v:shape id="image2.jpeg" o:spid="_x0000_s1072" type="#_x0000_t75" style="position:absolute;margin-left:103.2pt;margin-top:7.55pt;width:416.35pt;height:206.5pt;z-index:251639296;visibility:visible;mso-wrap-distance-left:0;mso-wrap-distance-right:0;mso-position-horizontal-relative:page">
            <v:imagedata r:id="rId18" o:title=""/>
            <w10:wrap type="topAndBottom" anchorx="page"/>
          </v:shape>
        </w:pict>
      </w:r>
    </w:p>
    <w:p w:rsidR="008C3896" w:rsidRPr="003C4D61" w:rsidRDefault="008C3896" w:rsidP="000C6B40">
      <w:pPr>
        <w:pStyle w:val="ListParagraph"/>
        <w:numPr>
          <w:ilvl w:val="0"/>
          <w:numId w:val="4"/>
        </w:numPr>
        <w:tabs>
          <w:tab w:val="left" w:pos="1063"/>
        </w:tabs>
        <w:spacing w:before="43" w:line="283" w:lineRule="auto"/>
        <w:ind w:right="2378" w:hanging="360"/>
      </w:pPr>
      <w:r w:rsidRPr="003C4D61">
        <w:rPr>
          <w:sz w:val="24"/>
        </w:rPr>
        <w:t xml:space="preserve">Faça um duplo clique no ícone do dispositivo de vídeo como acima vermelha marcada em seu computador. </w:t>
      </w:r>
      <w:r w:rsidRPr="003C4D61">
        <w:rPr>
          <w:sz w:val="24"/>
          <w:lang w:val="en-US"/>
        </w:rPr>
        <w:t>Agora ele está pronto para usar.</w:t>
      </w:r>
    </w:p>
    <w:p w:rsidR="008C3896" w:rsidRDefault="008C3896" w:rsidP="000C6B40">
      <w:pPr>
        <w:pStyle w:val="ListParagraph"/>
        <w:numPr>
          <w:ilvl w:val="0"/>
          <w:numId w:val="4"/>
        </w:numPr>
        <w:tabs>
          <w:tab w:val="left" w:pos="1063"/>
        </w:tabs>
        <w:spacing w:before="43" w:line="283" w:lineRule="auto"/>
        <w:ind w:right="2378" w:hanging="360"/>
      </w:pPr>
      <w:r>
        <w:t>S</w:t>
      </w:r>
      <w:r w:rsidRPr="003C4D61">
        <w:t>e você não consegue encontrar o dispositivo de vídeo, ou se o computador não pode reconhecê-lo, siga os passos abaixo para instalar o driver.</w:t>
      </w:r>
    </w:p>
    <w:p w:rsidR="008C3896" w:rsidRDefault="008C3896" w:rsidP="00DE0F78">
      <w:pPr>
        <w:pStyle w:val="ListParagraph"/>
        <w:numPr>
          <w:ilvl w:val="0"/>
          <w:numId w:val="4"/>
        </w:numPr>
        <w:tabs>
          <w:tab w:val="left" w:pos="1063"/>
        </w:tabs>
        <w:spacing w:before="43" w:line="283" w:lineRule="auto"/>
        <w:ind w:right="2378" w:hanging="360"/>
      </w:pPr>
      <w:r>
        <w:t xml:space="preserve">Plug-in porta USB do Microscópio Digital USB para computador port.Insert, no CD anexo, o sistema será executado automaticamente para a interface como abaixo e </w:t>
      </w:r>
      <w:r w:rsidRPr="003C4D61">
        <w:t>siga os passos para concluir a instalação:</w:t>
      </w:r>
    </w:p>
    <w:p w:rsidR="008C3896" w:rsidRDefault="008C3896" w:rsidP="00DE0F78">
      <w:pPr>
        <w:tabs>
          <w:tab w:val="left" w:pos="1063"/>
        </w:tabs>
        <w:spacing w:before="43" w:line="283" w:lineRule="auto"/>
        <w:ind w:right="2378"/>
      </w:pPr>
    </w:p>
    <w:p w:rsidR="008C3896" w:rsidRPr="003C4D61" w:rsidRDefault="008C3896" w:rsidP="00DE0F78">
      <w:pPr>
        <w:tabs>
          <w:tab w:val="left" w:pos="1063"/>
        </w:tabs>
        <w:spacing w:before="43" w:line="283" w:lineRule="auto"/>
        <w:ind w:right="2378"/>
      </w:pPr>
      <w:r>
        <w:t xml:space="preserve">(NOTA: Se o computador não pode auto executar o disco, você precisa para operar manualmente por clique em "Meu Computador" </w:t>
      </w:r>
      <w:r>
        <w:rPr>
          <w:rFonts w:eastAsia="Times New Roman"/>
        </w:rPr>
        <w:t>→</w:t>
      </w:r>
      <w:r>
        <w:t xml:space="preserve"> "DVD / CD Driver" </w:t>
      </w:r>
      <w:r>
        <w:rPr>
          <w:rFonts w:eastAsia="Times New Roman"/>
        </w:rPr>
        <w:t>→</w:t>
      </w:r>
      <w:r>
        <w:t xml:space="preserve"> </w:t>
      </w:r>
      <w:r w:rsidRPr="00DE0F78">
        <w:t>executar "AUTORUN.EXE")</w:t>
      </w:r>
    </w:p>
    <w:p w:rsidR="008C3896" w:rsidRPr="00B53249" w:rsidRDefault="008C3896">
      <w:pPr>
        <w:pStyle w:val="Heading11"/>
        <w:spacing w:before="107"/>
        <w:ind w:left="640"/>
      </w:pPr>
      <w:r w:rsidRPr="00B53249">
        <w:t>1. A instalação do driver</w:t>
      </w:r>
    </w:p>
    <w:p w:rsidR="008C3896" w:rsidRPr="00B53249" w:rsidRDefault="008C3896">
      <w:pPr>
        <w:pStyle w:val="Heading11"/>
        <w:spacing w:before="107"/>
        <w:ind w:left="640"/>
      </w:pPr>
    </w:p>
    <w:p w:rsidR="008C3896" w:rsidRPr="00DE0F78" w:rsidRDefault="008C3896" w:rsidP="000C6B40">
      <w:pPr>
        <w:pStyle w:val="BodyText"/>
      </w:pPr>
      <w:r w:rsidRPr="00DE0F78">
        <w:t xml:space="preserve">1.Clique </w:t>
      </w:r>
      <w:r w:rsidRPr="00DE0F78">
        <w:rPr>
          <w:spacing w:val="4"/>
        </w:rPr>
        <w:t xml:space="preserve"> </w:t>
      </w:r>
      <w:r w:rsidRPr="0035291F">
        <w:rPr>
          <w:noProof/>
          <w:spacing w:val="1"/>
          <w:position w:val="-9"/>
          <w:lang w:val="en-US" w:eastAsia="zh-CN"/>
        </w:rPr>
        <w:pict>
          <v:shape id="image4.jpeg" o:spid="_x0000_i1027" type="#_x0000_t75" style="width:91.5pt;height:23.25pt;visibility:visible">
            <v:imagedata r:id="rId19" o:title=""/>
          </v:shape>
        </w:pict>
      </w:r>
      <w:r w:rsidRPr="00DE0F78">
        <w:t xml:space="preserve"> </w:t>
      </w:r>
      <w:r w:rsidRPr="00DE0F78">
        <w:rPr>
          <w:spacing w:val="2"/>
        </w:rPr>
        <w:t>para continuar, ou abrir o 'Amcap Dri</w:t>
      </w:r>
      <w:r>
        <w:rPr>
          <w:spacing w:val="2"/>
        </w:rPr>
        <w:t>ver'folder, clique duas vezes o “</w:t>
      </w:r>
      <w:r w:rsidRPr="00DE0F78">
        <w:rPr>
          <w:spacing w:val="2"/>
        </w:rPr>
        <w:t>setup setup.exe</w:t>
      </w:r>
      <w:r>
        <w:rPr>
          <w:spacing w:val="2"/>
        </w:rPr>
        <w:t>” para</w:t>
      </w:r>
      <w:r w:rsidRPr="00DE0F78">
        <w:rPr>
          <w:spacing w:val="2"/>
        </w:rPr>
        <w:t xml:space="preserve"> instalação, a tela irá mostrar</w:t>
      </w:r>
    </w:p>
    <w:p w:rsidR="008C3896" w:rsidRPr="00DE0F78" w:rsidRDefault="008C3896" w:rsidP="000C6B40">
      <w:pPr>
        <w:pStyle w:val="BodyText"/>
        <w:rPr>
          <w:sz w:val="9"/>
        </w:rPr>
      </w:pPr>
      <w:r>
        <w:rPr>
          <w:noProof/>
          <w:lang w:val="en-US" w:eastAsia="zh-CN"/>
        </w:rPr>
        <w:pict>
          <v:shape id="image5.jpeg" o:spid="_x0000_s1073" type="#_x0000_t75" style="position:absolute;margin-left:126.95pt;margin-top:7.5pt;width:344.6pt;height:264.25pt;z-index:251640320;visibility:visible;mso-wrap-distance-left:0;mso-wrap-distance-right:0;mso-position-horizontal-relative:page">
            <v:imagedata r:id="rId20" o:title=""/>
            <w10:wrap type="topAndBottom" anchorx="page"/>
          </v:shape>
        </w:pict>
      </w:r>
    </w:p>
    <w:p w:rsidR="008C3896" w:rsidRDefault="008C3896" w:rsidP="00266BD9">
      <w:pPr>
        <w:pStyle w:val="BodyText"/>
        <w:ind w:firstLineChars="400" w:firstLine="31680"/>
      </w:pPr>
      <w:r w:rsidRPr="0035291F">
        <w:rPr>
          <w:noProof/>
          <w:lang w:val="en-US" w:eastAsia="zh-CN"/>
        </w:rPr>
        <w:pict>
          <v:shape id="image6.jpeg" o:spid="_x0000_i1028" type="#_x0000_t75" style="width:340.5pt;height:255.75pt;visibility:visible">
            <v:imagedata r:id="rId21" o:title=""/>
          </v:shape>
        </w:pict>
      </w:r>
    </w:p>
    <w:p w:rsidR="008C3896" w:rsidRDefault="008C3896" w:rsidP="000C6B40">
      <w:pPr>
        <w:pStyle w:val="BodyText"/>
      </w:pPr>
    </w:p>
    <w:p w:rsidR="008C3896" w:rsidRDefault="008C3896" w:rsidP="000C6B40">
      <w:pPr>
        <w:pStyle w:val="BodyText"/>
      </w:pPr>
      <w:r w:rsidRPr="00DE0F78">
        <w:t>Clique em "Next" para continuar, como seguintes:</w:t>
      </w:r>
    </w:p>
    <w:p w:rsidR="008C3896" w:rsidRDefault="008C3896" w:rsidP="000C6B40">
      <w:pPr>
        <w:pStyle w:val="BodyText"/>
        <w:rPr>
          <w:sz w:val="16"/>
        </w:rPr>
      </w:pPr>
      <w:r>
        <w:rPr>
          <w:noProof/>
          <w:lang w:val="en-US" w:eastAsia="zh-CN"/>
        </w:rPr>
        <w:pict>
          <v:shape id="image7.jpeg" o:spid="_x0000_s1074" type="#_x0000_t75" style="position:absolute;margin-left:114.95pt;margin-top:11.35pt;width:340.7pt;height:255.8pt;z-index:251641344;visibility:visible;mso-wrap-distance-left:0;mso-wrap-distance-right:0;mso-position-horizontal-relative:page">
            <v:imagedata r:id="rId22" o:title=""/>
            <w10:wrap type="topAndBottom" anchorx="page"/>
          </v:shape>
        </w:pict>
      </w:r>
    </w:p>
    <w:p w:rsidR="008C3896" w:rsidRDefault="008C3896" w:rsidP="000C6B40">
      <w:pPr>
        <w:pStyle w:val="BodyText"/>
      </w:pPr>
    </w:p>
    <w:p w:rsidR="008C3896" w:rsidRDefault="008C3896">
      <w:r w:rsidRPr="00DE0F78">
        <w:rPr>
          <w:b/>
          <w:bCs/>
          <w:color w:val="FF0000"/>
          <w:sz w:val="24"/>
          <w:szCs w:val="24"/>
        </w:rPr>
        <w:t>Se for encontrado Mensagem de aviso, por favor, escolha a opção "continuar".</w:t>
      </w:r>
    </w:p>
    <w:p w:rsidR="008C3896" w:rsidRPr="00DE0F78" w:rsidRDefault="008C3896" w:rsidP="00DE0F78"/>
    <w:p w:rsidR="008C3896" w:rsidRPr="00DE0F78" w:rsidRDefault="008C3896" w:rsidP="00DE0F78">
      <w:r>
        <w:rPr>
          <w:noProof/>
          <w:lang w:val="en-US" w:eastAsia="zh-CN"/>
        </w:rPr>
        <w:pict>
          <v:shape id="image8.jpeg" o:spid="_x0000_s1075" type="#_x0000_t75" style="position:absolute;margin-left:121pt;margin-top:24.85pt;width:348.3pt;height:261.5pt;z-index:251642368;visibility:visible;mso-wrap-distance-left:0;mso-wrap-distance-right:0;mso-position-horizontal-relative:page">
            <v:imagedata r:id="rId23" o:title=""/>
            <w10:wrap type="topAndBottom" anchorx="page"/>
          </v:shape>
        </w:pict>
      </w:r>
    </w:p>
    <w:p w:rsidR="008C3896" w:rsidRPr="00DE0F78" w:rsidRDefault="008C3896" w:rsidP="00DE0F78"/>
    <w:p w:rsidR="008C3896" w:rsidRPr="00DE0F78" w:rsidRDefault="008C3896" w:rsidP="00DE0F78">
      <w:pPr>
        <w:pStyle w:val="BodyText"/>
        <w:tabs>
          <w:tab w:val="clear" w:pos="1285"/>
          <w:tab w:val="left" w:pos="1415"/>
        </w:tabs>
        <w:jc w:val="center"/>
        <w:rPr>
          <w:sz w:val="14"/>
        </w:rPr>
      </w:pPr>
      <w:r w:rsidRPr="00DE0F78">
        <w:t>Clique em "Next" para continuar, como seguintes:</w:t>
      </w:r>
    </w:p>
    <w:p w:rsidR="008C3896" w:rsidRPr="00DE0F78" w:rsidRDefault="008C3896" w:rsidP="00DE0F78">
      <w:pPr>
        <w:tabs>
          <w:tab w:val="left" w:pos="1576"/>
        </w:tabs>
      </w:pPr>
    </w:p>
    <w:p w:rsidR="008C3896" w:rsidRPr="00DE0F78" w:rsidRDefault="008C3896" w:rsidP="00DE0F78"/>
    <w:p w:rsidR="008C3896" w:rsidRPr="00DE0F78" w:rsidRDefault="008C3896" w:rsidP="00DE0F78"/>
    <w:p w:rsidR="008C3896" w:rsidRPr="00DE0F78" w:rsidRDefault="008C3896" w:rsidP="00DE0F78"/>
    <w:p w:rsidR="008C3896" w:rsidRPr="00DE0F78" w:rsidRDefault="008C3896" w:rsidP="00DE0F78">
      <w:pPr>
        <w:sectPr w:rsidR="008C3896" w:rsidRPr="00DE0F78">
          <w:headerReference w:type="default" r:id="rId24"/>
          <w:footerReference w:type="default" r:id="rId25"/>
          <w:pgSz w:w="11900" w:h="16840"/>
          <w:pgMar w:top="1460" w:right="1640" w:bottom="1240" w:left="1640" w:header="855" w:footer="1048" w:gutter="0"/>
          <w:cols w:space="720"/>
        </w:sectPr>
      </w:pPr>
    </w:p>
    <w:p w:rsidR="008C3896" w:rsidRPr="00DE0F78" w:rsidRDefault="008C3896" w:rsidP="000C6B40">
      <w:pPr>
        <w:pStyle w:val="BodyText"/>
      </w:pPr>
    </w:p>
    <w:p w:rsidR="008C3896" w:rsidRPr="00FE2FE5" w:rsidRDefault="008C3896" w:rsidP="000C6B40">
      <w:pPr>
        <w:pStyle w:val="BodyText"/>
      </w:pPr>
      <w:r>
        <w:rPr>
          <w:noProof/>
          <w:lang w:val="en-US" w:eastAsia="zh-CN"/>
        </w:rPr>
        <w:pict>
          <v:shape id="image9.jpeg" o:spid="_x0000_s1080" type="#_x0000_t75" style="position:absolute;margin-left:121pt;margin-top:31.4pt;width:325.05pt;height:244.5pt;z-index:251643392;visibility:visible;mso-wrap-distance-left:0;mso-wrap-distance-right:0;mso-position-horizontal-relative:page">
            <v:imagedata r:id="rId26" o:title=""/>
            <w10:wrap type="topAndBottom" anchorx="page"/>
          </v:shape>
        </w:pict>
      </w:r>
      <w:r w:rsidRPr="00FE2FE5">
        <w:t>Clique em "Install", clique em "sim" para criar um ícone de "amcap 'no ambiente de trabalho</w:t>
      </w:r>
    </w:p>
    <w:p w:rsidR="008C3896" w:rsidRPr="00FE2FE5" w:rsidRDefault="008C3896" w:rsidP="000C6B40">
      <w:pPr>
        <w:pStyle w:val="BodyText"/>
      </w:pPr>
    </w:p>
    <w:p w:rsidR="008C3896" w:rsidRPr="00FE2FE5" w:rsidRDefault="008C3896" w:rsidP="000C6B40">
      <w:pPr>
        <w:pStyle w:val="BodyText"/>
        <w:rPr>
          <w:lang w:val="en-US" w:eastAsia="zh-CN"/>
        </w:rPr>
      </w:pPr>
      <w:r>
        <w:rPr>
          <w:lang w:val="en-US" w:eastAsia="zh-CN"/>
        </w:rPr>
        <w:t xml:space="preserve"> </w:t>
      </w:r>
      <w:r w:rsidRPr="00FE2FE5">
        <w:rPr>
          <w:lang w:val="en-US" w:eastAsia="zh-CN"/>
        </w:rPr>
        <w:t>Clique em "Finish" para concluir</w:t>
      </w:r>
    </w:p>
    <w:p w:rsidR="008C3896" w:rsidRDefault="008C3896">
      <w:pPr>
        <w:pStyle w:val="Heading11"/>
        <w:ind w:left="630"/>
        <w:rPr>
          <w:lang w:val="en-US" w:eastAsia="zh-CN"/>
        </w:rPr>
      </w:pPr>
    </w:p>
    <w:p w:rsidR="008C3896" w:rsidRPr="00B53249" w:rsidRDefault="008C3896">
      <w:pPr>
        <w:pStyle w:val="Heading11"/>
        <w:ind w:left="630"/>
        <w:rPr>
          <w:lang w:val="en-US"/>
        </w:rPr>
      </w:pPr>
      <w:r w:rsidRPr="00B53249">
        <w:rPr>
          <w:lang w:val="en-US"/>
        </w:rPr>
        <w:t>2 Measurement installations:</w:t>
      </w:r>
    </w:p>
    <w:p w:rsidR="008C3896" w:rsidRPr="00FE2FE5" w:rsidRDefault="008C3896" w:rsidP="00FE2FE5">
      <w:pPr>
        <w:tabs>
          <w:tab w:val="left" w:pos="3399"/>
        </w:tabs>
        <w:spacing w:before="182"/>
        <w:ind w:left="635" w:right="1782"/>
        <w:rPr>
          <w:sz w:val="24"/>
          <w:lang w:eastAsia="zh-CN"/>
        </w:rPr>
      </w:pPr>
      <w:r>
        <w:rPr>
          <w:noProof/>
          <w:lang w:val="en-US" w:eastAsia="zh-CN"/>
        </w:rPr>
        <w:pict>
          <v:shape id="image10.jpeg" o:spid="_x0000_s1081" type="#_x0000_t75" style="position:absolute;left:0;text-align:left;margin-left:157.2pt;margin-top:5.4pt;width:91.2pt;height:23.3pt;z-index:-251657728;visibility:visible;mso-wrap-distance-left:0;mso-wrap-distance-right:0;mso-position-horizontal-relative:page">
            <v:imagedata r:id="rId27" o:title=""/>
            <w10:wrap anchorx="page"/>
          </v:shape>
        </w:pict>
      </w:r>
      <w:r w:rsidRPr="00FE2FE5">
        <w:rPr>
          <w:b/>
          <w:sz w:val="24"/>
        </w:rPr>
        <w:t>1.</w:t>
      </w:r>
      <w:r w:rsidRPr="00FE2FE5">
        <w:rPr>
          <w:sz w:val="24"/>
          <w:lang w:eastAsia="zh-CN"/>
        </w:rPr>
        <w:t xml:space="preserve">Clique </w:t>
      </w:r>
      <w:r w:rsidRPr="00FE2FE5">
        <w:rPr>
          <w:b/>
          <w:sz w:val="24"/>
        </w:rPr>
        <w:tab/>
        <w:t xml:space="preserve">, </w:t>
      </w:r>
      <w:r w:rsidRPr="00FE2FE5">
        <w:rPr>
          <w:sz w:val="24"/>
          <w:lang w:eastAsia="zh-CN"/>
        </w:rPr>
        <w:t>e</w:t>
      </w:r>
      <w:r w:rsidRPr="00FE2FE5">
        <w:rPr>
          <w:sz w:val="24"/>
        </w:rPr>
        <w:t>le mostrar como seguintes</w:t>
      </w:r>
    </w:p>
    <w:p w:rsidR="008C3896" w:rsidRDefault="008C3896" w:rsidP="00FE2FE5">
      <w:pPr>
        <w:tabs>
          <w:tab w:val="left" w:pos="3399"/>
        </w:tabs>
        <w:spacing w:before="182"/>
        <w:ind w:left="635" w:right="1782"/>
      </w:pPr>
      <w:r w:rsidRPr="0035291F">
        <w:rPr>
          <w:noProof/>
          <w:lang w:val="en-US" w:eastAsia="zh-CN"/>
        </w:rPr>
        <w:pict>
          <v:shape id="image11.jpeg" o:spid="_x0000_i1029" type="#_x0000_t75" style="width:413.25pt;height:295.5pt;visibility:visible">
            <v:imagedata r:id="rId28" o:title=""/>
          </v:shape>
        </w:pict>
      </w:r>
    </w:p>
    <w:p w:rsidR="008C3896" w:rsidRDefault="008C3896" w:rsidP="000C6B40">
      <w:pPr>
        <w:pStyle w:val="BodyText"/>
      </w:pPr>
    </w:p>
    <w:p w:rsidR="008C3896" w:rsidRPr="00FE2FE5" w:rsidRDefault="008C3896" w:rsidP="000C6B40">
      <w:pPr>
        <w:pStyle w:val="BodyText"/>
        <w:rPr>
          <w:sz w:val="14"/>
        </w:rPr>
      </w:pPr>
      <w:r w:rsidRPr="00FE2FE5">
        <w:t>2 Clique em "Next" para continuar, como seguintes</w:t>
      </w:r>
    </w:p>
    <w:p w:rsidR="008C3896" w:rsidRDefault="008C3896" w:rsidP="00FE2FE5">
      <w:pPr>
        <w:pStyle w:val="BodyText"/>
        <w:rPr>
          <w:sz w:val="24"/>
          <w:lang w:val="en-US" w:eastAsia="zh-CN"/>
        </w:rPr>
      </w:pPr>
    </w:p>
    <w:p w:rsidR="008C3896" w:rsidRPr="00FE2FE5" w:rsidRDefault="008C3896" w:rsidP="00FE2FE5">
      <w:pPr>
        <w:pStyle w:val="BodyText"/>
      </w:pPr>
      <w:r>
        <w:rPr>
          <w:noProof/>
          <w:lang w:val="en-US" w:eastAsia="zh-CN"/>
        </w:rPr>
        <w:pict>
          <v:shape id="image12.jpeg" o:spid="_x0000_s1082" type="#_x0000_t75" style="position:absolute;margin-left:102pt;margin-top:4.3pt;width:415.55pt;height:299.5pt;z-index:251644416;visibility:visible;mso-wrap-distance-left:0;mso-wrap-distance-right:0;mso-position-horizontal-relative:page">
            <v:imagedata r:id="rId29" o:title=""/>
            <w10:wrap type="topAndBottom" anchorx="page"/>
          </v:shape>
        </w:pict>
      </w:r>
      <w:r w:rsidRPr="00A829E2">
        <w:rPr>
          <w:sz w:val="24"/>
          <w:lang w:eastAsia="zh-CN"/>
        </w:rPr>
        <w:t>3.</w:t>
      </w:r>
      <w:r w:rsidRPr="00A829E2">
        <w:rPr>
          <w:sz w:val="24"/>
        </w:rPr>
        <w:t>Clique em "Next" para continuar, como seguintes</w:t>
      </w:r>
    </w:p>
    <w:p w:rsidR="008C3896" w:rsidRPr="00FE2FE5" w:rsidRDefault="008C3896" w:rsidP="000C6B40">
      <w:pPr>
        <w:pStyle w:val="BodyText"/>
      </w:pPr>
    </w:p>
    <w:p w:rsidR="008C3896" w:rsidRDefault="008C3896" w:rsidP="000C6B40">
      <w:pPr>
        <w:pStyle w:val="BodyText"/>
      </w:pPr>
      <w:r>
        <w:rPr>
          <w:noProof/>
          <w:lang w:val="en-US" w:eastAsia="zh-CN"/>
        </w:rPr>
      </w:r>
      <w:r>
        <w:pict>
          <v:group id="_x0000_s1083" style="width:423.6pt;height:297.75pt;mso-position-horizontal-relative:char;mso-position-vertical-relative:line" coordsize="8472,5955">
            <v:line id="_x0000_s1084" style="position:absolute" from="19,12" to="8381,12" strokeweight=".48pt"/>
            <v:line id="_x0000_s1085" style="position:absolute" from="12,12" to="8388,12" strokeweight=".42331mm"/>
            <v:shape id="_x0000_s1086" type="#_x0000_t75" style="position:absolute;left:168;top:36;width:8304;height:5918">
              <v:imagedata r:id="rId30" o:title=""/>
            </v:shape>
            <w10:anchorlock/>
          </v:group>
        </w:pict>
      </w:r>
    </w:p>
    <w:p w:rsidR="008C3896" w:rsidRDefault="008C3896" w:rsidP="000C6B40">
      <w:pPr>
        <w:pStyle w:val="BodyText"/>
      </w:pPr>
    </w:p>
    <w:p w:rsidR="008C3896" w:rsidRPr="00A829E2" w:rsidRDefault="008C3896">
      <w:pPr>
        <w:pStyle w:val="ListParagraph"/>
        <w:numPr>
          <w:ilvl w:val="0"/>
          <w:numId w:val="4"/>
        </w:numPr>
        <w:tabs>
          <w:tab w:val="left" w:pos="645"/>
        </w:tabs>
        <w:spacing w:before="69"/>
        <w:ind w:left="644" w:hanging="244"/>
        <w:rPr>
          <w:sz w:val="24"/>
        </w:rPr>
      </w:pPr>
      <w:r w:rsidRPr="00A829E2">
        <w:t xml:space="preserve"> </w:t>
      </w:r>
      <w:r w:rsidRPr="00A829E2">
        <w:rPr>
          <w:spacing w:val="-3"/>
          <w:sz w:val="24"/>
        </w:rPr>
        <w:t>Clique em "Next" para continuar, como seguintes</w:t>
      </w: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  <w:rPr>
          <w:sz w:val="23"/>
        </w:rPr>
      </w:pPr>
      <w:r>
        <w:rPr>
          <w:noProof/>
          <w:lang w:val="en-US" w:eastAsia="zh-CN"/>
        </w:rPr>
        <w:pict>
          <v:shape id="image14.jpeg" o:spid="_x0000_s1091" type="#_x0000_t75" style="position:absolute;margin-left:95.75pt;margin-top:8.35pt;width:415.65pt;height:296.8pt;z-index:251645440;visibility:visible;mso-wrap-distance-left:0;mso-wrap-distance-right:0;mso-position-horizontal-relative:page">
            <v:imagedata r:id="rId31" o:title=""/>
            <w10:wrap type="topAndBottom" anchorx="page"/>
          </v:shape>
        </w:pict>
      </w:r>
    </w:p>
    <w:p w:rsidR="008C3896" w:rsidRPr="00A829E2" w:rsidRDefault="008C3896" w:rsidP="00266BD9">
      <w:pPr>
        <w:pStyle w:val="BodyText"/>
        <w:ind w:firstLineChars="100" w:firstLine="31680"/>
        <w:rPr>
          <w:sz w:val="24"/>
          <w:lang w:eastAsia="zh-CN"/>
        </w:rPr>
      </w:pPr>
      <w:r w:rsidRPr="00A829E2">
        <w:rPr>
          <w:sz w:val="24"/>
          <w:lang w:eastAsia="zh-CN"/>
        </w:rPr>
        <w:t>5.</w:t>
      </w:r>
      <w:r w:rsidRPr="00A829E2">
        <w:rPr>
          <w:sz w:val="24"/>
        </w:rPr>
        <w:t>Clique em "Next" para continuar, como seguintes</w:t>
      </w:r>
    </w:p>
    <w:p w:rsidR="008C3896" w:rsidRDefault="008C3896" w:rsidP="000C6B40">
      <w:pPr>
        <w:pStyle w:val="BodyText"/>
      </w:pPr>
      <w:r w:rsidRPr="0035291F">
        <w:rPr>
          <w:noProof/>
          <w:lang w:val="en-US" w:eastAsia="zh-CN"/>
        </w:rPr>
        <w:pict>
          <v:shape id="image15.jpeg" o:spid="_x0000_i1031" type="#_x0000_t75" style="width:414pt;height:297.75pt;visibility:visible">
            <v:imagedata r:id="rId32" o:title=""/>
          </v:shape>
        </w:pict>
      </w:r>
    </w:p>
    <w:p w:rsidR="008C3896" w:rsidRPr="00A829E2" w:rsidRDefault="008C3896" w:rsidP="000C6B40">
      <w:pPr>
        <w:pStyle w:val="BodyText"/>
      </w:pPr>
      <w:r w:rsidRPr="00A829E2">
        <w:t xml:space="preserve">6 </w:t>
      </w:r>
      <w:r>
        <w:rPr>
          <w:lang w:eastAsia="zh-CN"/>
        </w:rPr>
        <w:t>C</w:t>
      </w:r>
      <w:r w:rsidRPr="00A829E2">
        <w:t>lique em "Instalar" para continuar, como seguintes</w:t>
      </w:r>
    </w:p>
    <w:p w:rsidR="008C3896" w:rsidRPr="00A829E2" w:rsidRDefault="008C3896" w:rsidP="000C6B40">
      <w:pPr>
        <w:pStyle w:val="BodyText"/>
        <w:rPr>
          <w:sz w:val="14"/>
        </w:rPr>
      </w:pPr>
      <w:r>
        <w:rPr>
          <w:noProof/>
          <w:lang w:val="en-US" w:eastAsia="zh-CN"/>
        </w:rPr>
        <w:pict>
          <v:shape id="image16.jpeg" o:spid="_x0000_s1092" type="#_x0000_t75" style="position:absolute;margin-left:96pt;margin-top:10.35pt;width:416.65pt;height:299.95pt;z-index:251646464;visibility:visible;mso-wrap-distance-left:0;mso-wrap-distance-right:0;mso-position-horizontal-relative:page">
            <v:imagedata r:id="rId33" o:title=""/>
            <w10:wrap type="topAndBottom" anchorx="page"/>
          </v:shape>
        </w:pict>
      </w:r>
    </w:p>
    <w:p w:rsidR="008C3896" w:rsidRPr="00A829E2" w:rsidRDefault="008C3896" w:rsidP="00A829E2">
      <w:r w:rsidRPr="00A829E2">
        <w:rPr>
          <w:sz w:val="25"/>
          <w:szCs w:val="24"/>
        </w:rPr>
        <w:t>Aguarde alguns segundos enquanto a instalação ocorrendo.</w:t>
      </w:r>
    </w:p>
    <w:p w:rsidR="008C3896" w:rsidRDefault="008C3896" w:rsidP="000C6B40">
      <w:pPr>
        <w:pStyle w:val="BodyText"/>
      </w:pPr>
      <w:r w:rsidRPr="0035291F">
        <w:rPr>
          <w:noProof/>
          <w:lang w:val="en-US" w:eastAsia="zh-CN"/>
        </w:rPr>
        <w:pict>
          <v:shape id="image17.jpeg" o:spid="_x0000_i1032" type="#_x0000_t75" style="width:410.25pt;height:298.5pt;visibility:visible">
            <v:imagedata r:id="rId34" o:title=""/>
          </v:shape>
        </w:pict>
      </w:r>
    </w:p>
    <w:p w:rsidR="008C3896" w:rsidRPr="00A829E2" w:rsidRDefault="008C3896">
      <w:pPr>
        <w:pStyle w:val="ListParagraph"/>
        <w:numPr>
          <w:ilvl w:val="0"/>
          <w:numId w:val="3"/>
        </w:numPr>
        <w:tabs>
          <w:tab w:val="left" w:pos="463"/>
          <w:tab w:val="left" w:pos="2210"/>
        </w:tabs>
        <w:spacing w:before="113"/>
        <w:ind w:hanging="120"/>
        <w:rPr>
          <w:sz w:val="24"/>
        </w:rPr>
      </w:pPr>
      <w:r w:rsidRPr="00A829E2">
        <w:rPr>
          <w:sz w:val="24"/>
        </w:rPr>
        <w:t>C</w:t>
      </w:r>
      <w:r w:rsidRPr="00A829E2">
        <w:t xml:space="preserve"> </w:t>
      </w:r>
      <w:r w:rsidRPr="00A829E2">
        <w:rPr>
          <w:sz w:val="24"/>
        </w:rPr>
        <w:t>Clique em "Finish" e a conclusão da instalação.</w:t>
      </w:r>
    </w:p>
    <w:p w:rsidR="008C3896" w:rsidRPr="00A829E2" w:rsidRDefault="008C3896" w:rsidP="000C6B40">
      <w:pPr>
        <w:pStyle w:val="BodyText"/>
      </w:pPr>
    </w:p>
    <w:p w:rsidR="008C3896" w:rsidRDefault="008C3896">
      <w:pPr>
        <w:rPr>
          <w:sz w:val="20"/>
          <w:lang w:eastAsia="zh-CN"/>
        </w:rPr>
      </w:pPr>
    </w:p>
    <w:p w:rsidR="008C3896" w:rsidRDefault="008C3896">
      <w:pPr>
        <w:rPr>
          <w:sz w:val="20"/>
          <w:lang w:eastAsia="zh-CN"/>
        </w:rPr>
      </w:pPr>
    </w:p>
    <w:p w:rsidR="008C3896" w:rsidRDefault="008C3896">
      <w:pPr>
        <w:rPr>
          <w:sz w:val="20"/>
          <w:lang w:eastAsia="zh-CN"/>
        </w:rPr>
      </w:pPr>
    </w:p>
    <w:p w:rsidR="008C3896" w:rsidRDefault="008C3896">
      <w:pPr>
        <w:rPr>
          <w:sz w:val="20"/>
          <w:lang w:eastAsia="zh-CN"/>
        </w:rPr>
      </w:pPr>
    </w:p>
    <w:p w:rsidR="008C3896" w:rsidRDefault="008C3896">
      <w:pPr>
        <w:rPr>
          <w:sz w:val="20"/>
          <w:lang w:eastAsia="zh-CN"/>
        </w:rPr>
      </w:pPr>
      <w:r>
        <w:rPr>
          <w:noProof/>
          <w:lang w:val="en-US" w:eastAsia="zh-CN"/>
        </w:rPr>
        <w:pict>
          <v:shape id="image18.jpeg" o:spid="_x0000_s1093" type="#_x0000_t75" style="position:absolute;margin-left:325.5pt;margin-top:6.45pt;width:20.25pt;height:21.75pt;z-index:251647488;visibility:visible;mso-wrap-distance-left:0;mso-wrap-distance-right:0;mso-position-horizontal-relative:page">
            <v:imagedata r:id="rId35" o:title=""/>
            <w10:wrap anchorx="page"/>
          </v:shape>
        </w:pict>
      </w:r>
    </w:p>
    <w:p w:rsidR="008C3896" w:rsidRPr="00A829E2" w:rsidRDefault="008C3896">
      <w:pPr>
        <w:rPr>
          <w:sz w:val="20"/>
          <w:lang w:eastAsia="zh-CN"/>
        </w:rPr>
        <w:sectPr w:rsidR="008C3896" w:rsidRPr="00A829E2">
          <w:headerReference w:type="default" r:id="rId36"/>
          <w:pgSz w:w="11900" w:h="16840"/>
          <w:pgMar w:top="1460" w:right="1560" w:bottom="1280" w:left="1640" w:header="855" w:footer="1043" w:gutter="0"/>
          <w:cols w:space="720"/>
        </w:sectPr>
      </w:pPr>
    </w:p>
    <w:p w:rsidR="008C3896" w:rsidRPr="00A829E2" w:rsidRDefault="008C3896" w:rsidP="000C6B40">
      <w:pPr>
        <w:pStyle w:val="ListParagraph"/>
        <w:numPr>
          <w:ilvl w:val="0"/>
          <w:numId w:val="3"/>
        </w:numPr>
        <w:tabs>
          <w:tab w:val="left" w:pos="463"/>
        </w:tabs>
        <w:spacing w:before="84" w:line="304" w:lineRule="auto"/>
        <w:ind w:right="745" w:hanging="120"/>
      </w:pPr>
      <w:r>
        <w:rPr>
          <w:noProof/>
          <w:lang w:val="en-US" w:eastAsia="zh-CN"/>
        </w:rPr>
        <w:pict>
          <v:shape id="image19.jpeg" o:spid="_x0000_s1094" type="#_x0000_t75" style="position:absolute;left:0;text-align:left;margin-left:91.85pt;margin-top:55.75pt;width:408.1pt;height:286.65pt;z-index:251648512;visibility:visible;mso-wrap-distance-left:0;mso-wrap-distance-right:0;mso-position-horizontal-relative:page">
            <v:imagedata r:id="rId37" o:title=""/>
            <w10:wrap anchorx="page"/>
          </v:shape>
        </w:pict>
      </w:r>
      <w:r w:rsidRPr="00A829E2">
        <w:t xml:space="preserve"> </w:t>
      </w:r>
      <w:r w:rsidRPr="00A829E2">
        <w:rPr>
          <w:sz w:val="24"/>
        </w:rPr>
        <w:t>Após a conclusão da instalação, clique duas vezes na área de trabalho do computador para começar a usar o software.</w:t>
      </w: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</w:p>
    <w:p w:rsidR="008C3896" w:rsidRDefault="008C3896" w:rsidP="00A829E2">
      <w:pPr>
        <w:pStyle w:val="BodyText"/>
        <w:rPr>
          <w:lang w:eastAsia="zh-CN"/>
        </w:rPr>
      </w:pPr>
    </w:p>
    <w:p w:rsidR="008C3896" w:rsidRPr="00A829E2" w:rsidRDefault="008C3896" w:rsidP="00A829E2">
      <w:pPr>
        <w:pStyle w:val="BodyText"/>
        <w:rPr>
          <w:lang w:eastAsia="zh-CN"/>
        </w:rPr>
        <w:sectPr w:rsidR="008C3896" w:rsidRPr="00A829E2">
          <w:type w:val="continuous"/>
          <w:pgSz w:w="11900" w:h="16840"/>
          <w:pgMar w:top="1460" w:right="1560" w:bottom="1260" w:left="1640" w:header="720" w:footer="720" w:gutter="0"/>
          <w:cols w:num="2" w:space="720" w:equalWidth="0">
            <w:col w:w="5527" w:space="84"/>
            <w:col w:w="3089"/>
          </w:cols>
        </w:sectPr>
      </w:pPr>
      <w:r w:rsidRPr="00A829E2">
        <w:t>O plug-in dispositivos, Display na janela de operação</w:t>
      </w:r>
    </w:p>
    <w:p w:rsidR="008C3896" w:rsidRPr="00A829E2" w:rsidRDefault="008C3896" w:rsidP="000C6B40">
      <w:pPr>
        <w:pStyle w:val="BodyText"/>
      </w:pPr>
    </w:p>
    <w:p w:rsidR="008C3896" w:rsidRPr="00A829E2" w:rsidRDefault="008C3896" w:rsidP="000C6B40">
      <w:pPr>
        <w:pStyle w:val="BodyText"/>
      </w:pPr>
      <w:r w:rsidRPr="00A829E2">
        <w:t xml:space="preserve">  Clique, </w:t>
      </w:r>
      <w:r>
        <w:rPr>
          <w:noProof/>
          <w:lang w:val="en-US" w:eastAsia="zh-CN"/>
        </w:rPr>
      </w:r>
      <w:r>
        <w:pict>
          <v:group id="_x0000_s1095" style="width:415.2pt;height:326.1pt;mso-position-horizontal-relative:char;mso-position-vertical-relative:line" coordsize="8304,6452">
            <v:shape id="_x0000_s1096" type="#_x0000_t75" style="position:absolute;width:8304;height:5856">
              <v:imagedata r:id="rId38" o:title=""/>
            </v:shape>
            <v:shape id="_x0000_s1097" type="#_x0000_t75" style="position:absolute;left:749;top:5904;width:586;height:547">
              <v:imagedata r:id="rId39" o:title=""/>
            </v:shape>
            <v:shape id="_x0000_s1098" type="#_x0000_t202" style="position:absolute;left:29;top:6200;width:697;height:240" filled="f" stroked="f">
              <v:textbox style="mso-next-textbox:#_x0000_s1098" inset="0,0,0,0">
                <w:txbxContent>
                  <w:p w:rsidR="008C3896" w:rsidRPr="00CF3410" w:rsidRDefault="008C3896" w:rsidP="00A829E2">
                    <w:pPr>
                      <w:spacing w:line="240" w:lineRule="exact"/>
                      <w:ind w:right="-17"/>
                      <w:rPr>
                        <w:sz w:val="24"/>
                        <w:lang w:eastAsia="zh-CN"/>
                      </w:rPr>
                    </w:pPr>
                    <w:r w:rsidRPr="00A829E2">
                      <w:t>abrir o</w:t>
                    </w:r>
                  </w:p>
                </w:txbxContent>
              </v:textbox>
            </v:shape>
            <v:shape id="_x0000_s1099" type="#_x0000_t202" style="position:absolute;left:1440;top:6200;width:2580;height:240" filled="f" stroked="f">
              <v:textbox style="mso-next-textbox:#_x0000_s1099" inset="0,0,0,0">
                <w:txbxContent>
                  <w:p w:rsidR="008C3896" w:rsidRPr="00A829E2" w:rsidRDefault="008C3896" w:rsidP="00992865">
                    <w:pPr>
                      <w:pStyle w:val="BodyText"/>
                    </w:pPr>
                    <w:r w:rsidRPr="00A829E2">
                      <w:t>sistema de operação</w:t>
                    </w:r>
                  </w:p>
                  <w:p w:rsidR="008C3896" w:rsidRPr="00992865" w:rsidRDefault="008C3896" w:rsidP="00992865"/>
                </w:txbxContent>
              </v:textbox>
            </v:shape>
            <w10:anchorlock/>
          </v:group>
        </w:pict>
      </w:r>
      <w:r>
        <w:rPr>
          <w:lang w:eastAsia="zh-CN"/>
        </w:rPr>
        <w:t xml:space="preserve">         </w:t>
      </w:r>
    </w:p>
    <w:p w:rsidR="008C3896" w:rsidRPr="00A829E2" w:rsidRDefault="008C3896" w:rsidP="000C6B40">
      <w:pPr>
        <w:pStyle w:val="BodyText"/>
        <w:rPr>
          <w:lang w:val="en-US"/>
        </w:rPr>
      </w:pPr>
      <w:r w:rsidRPr="0035291F">
        <w:rPr>
          <w:noProof/>
          <w:lang w:val="en-US" w:eastAsia="zh-CN"/>
        </w:rPr>
        <w:pict>
          <v:shape id="image22.jpeg" o:spid="_x0000_i1034" type="#_x0000_t75" style="width:408.75pt;height:293.25pt;visibility:visible">
            <v:imagedata r:id="rId40" o:title=""/>
          </v:shape>
        </w:pict>
      </w:r>
    </w:p>
    <w:p w:rsidR="008C3896" w:rsidRPr="00992865" w:rsidRDefault="008C3896" w:rsidP="000C6B40">
      <w:pPr>
        <w:pStyle w:val="BodyText"/>
      </w:pPr>
      <w:r w:rsidRPr="00992865">
        <w:t>Escolha a resolução da imagem de 320x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240"/>
          <w:attr w:name="UnitName" w:val="a"/>
        </w:smartTagPr>
        <w:r w:rsidRPr="00992865">
          <w:t>240 a</w:t>
        </w:r>
      </w:smartTag>
      <w:r w:rsidRPr="00992865">
        <w:t xml:space="preserve"> 1600 * 1200, padrão no Modo VGA 640x480</w:t>
      </w:r>
    </w:p>
    <w:p w:rsidR="008C3896" w:rsidRDefault="008C3896" w:rsidP="000C6B40">
      <w:pPr>
        <w:pStyle w:val="BodyText"/>
        <w:rPr>
          <w:lang w:eastAsia="zh-CN"/>
        </w:rPr>
      </w:pPr>
    </w:p>
    <w:p w:rsidR="008C3896" w:rsidRPr="00992865" w:rsidRDefault="008C3896" w:rsidP="000C6B40">
      <w:pPr>
        <w:pStyle w:val="BodyText"/>
        <w:rPr>
          <w:lang w:eastAsia="zh-CN"/>
        </w:rPr>
      </w:pPr>
      <w:r>
        <w:rPr>
          <w:noProof/>
          <w:lang w:val="en-US" w:eastAsia="zh-CN"/>
        </w:rPr>
        <w:pict>
          <v:shape id="image23.jpeg" o:spid="_x0000_s1100" type="#_x0000_t75" style="position:absolute;margin-left:147.55pt;margin-top:10.15pt;width:21.9pt;height:23.75pt;z-index:-251656704;visibility:visible;mso-wrap-distance-left:0;mso-wrap-distance-right:0;mso-position-horizontal-relative:page">
            <v:imagedata r:id="rId41" o:title=""/>
            <w10:wrap anchorx="page"/>
          </v:shape>
        </w:pict>
      </w:r>
    </w:p>
    <w:p w:rsidR="008C3896" w:rsidRPr="00992865" w:rsidRDefault="008C3896">
      <w:pPr>
        <w:pStyle w:val="ListParagraph"/>
        <w:numPr>
          <w:ilvl w:val="0"/>
          <w:numId w:val="2"/>
        </w:numPr>
        <w:tabs>
          <w:tab w:val="left" w:pos="583"/>
          <w:tab w:val="left" w:pos="1825"/>
        </w:tabs>
        <w:ind w:hanging="302"/>
        <w:rPr>
          <w:sz w:val="24"/>
        </w:rPr>
      </w:pPr>
      <w:r w:rsidRPr="00992865">
        <w:rPr>
          <w:sz w:val="24"/>
        </w:rPr>
        <w:t>Clique</w:t>
      </w:r>
      <w:r>
        <w:rPr>
          <w:sz w:val="24"/>
          <w:lang w:eastAsia="zh-CN"/>
        </w:rPr>
        <w:t xml:space="preserve">        </w:t>
      </w:r>
      <w:r w:rsidRPr="00992865">
        <w:rPr>
          <w:sz w:val="24"/>
        </w:rPr>
        <w:t xml:space="preserve"> para usar a função de medição</w:t>
      </w:r>
    </w:p>
    <w:p w:rsidR="008C3896" w:rsidRPr="00992865" w:rsidRDefault="008C3896" w:rsidP="000C6B40">
      <w:pPr>
        <w:pStyle w:val="BodyText"/>
      </w:pPr>
    </w:p>
    <w:p w:rsidR="008C3896" w:rsidRDefault="008C3896" w:rsidP="000C6B40">
      <w:pPr>
        <w:pStyle w:val="BodyText"/>
      </w:pPr>
      <w:r w:rsidRPr="0035291F">
        <w:rPr>
          <w:noProof/>
          <w:lang w:val="en-US" w:eastAsia="zh-CN"/>
        </w:rPr>
        <w:pict>
          <v:shape id="image24.jpeg" o:spid="_x0000_i1035" type="#_x0000_t75" style="width:409.5pt;height:293.25pt;visibility:visible">
            <v:imagedata r:id="rId42" o:title=""/>
          </v:shape>
        </w:pict>
      </w:r>
    </w:p>
    <w:p w:rsidR="008C3896" w:rsidRDefault="008C3896" w:rsidP="000C6B40">
      <w:pPr>
        <w:pStyle w:val="BodyText"/>
      </w:pPr>
    </w:p>
    <w:p w:rsidR="008C3896" w:rsidRDefault="008C3896" w:rsidP="000C6B40">
      <w:pPr>
        <w:pStyle w:val="BodyText"/>
      </w:pPr>
    </w:p>
    <w:p w:rsidR="008C3896" w:rsidRPr="00992865" w:rsidRDefault="008C3896">
      <w:pPr>
        <w:pStyle w:val="ListParagraph"/>
        <w:numPr>
          <w:ilvl w:val="0"/>
          <w:numId w:val="2"/>
        </w:numPr>
        <w:tabs>
          <w:tab w:val="left" w:pos="583"/>
          <w:tab w:val="left" w:pos="1839"/>
          <w:tab w:val="left" w:pos="5027"/>
        </w:tabs>
        <w:spacing w:before="74"/>
        <w:ind w:hanging="302"/>
        <w:rPr>
          <w:sz w:val="24"/>
        </w:rPr>
      </w:pPr>
      <w:r>
        <w:rPr>
          <w:noProof/>
          <w:lang w:val="en-US" w:eastAsia="zh-CN"/>
        </w:rPr>
        <w:pict>
          <v:group id="_x0000_s1101" style="position:absolute;left:0;text-align:left;margin-left:90pt;margin-top:23.8pt;width:421.95pt;height:322.6pt;z-index:251668992;mso-wrap-distance-left:0;mso-wrap-distance-right:0;mso-position-horizontal-relative:page" coordorigin="1800,476" coordsize="8439,6452">
            <v:shape id="_x0000_s1102" type="#_x0000_t75" style="position:absolute;left:1944;top:476;width:8294;height:5851">
              <v:imagedata r:id="rId43" o:title=""/>
            </v:shape>
            <v:shape id="_x0000_s1103" type="#_x0000_t75" style="position:absolute;left:2184;top:6380;width:1056;height:547">
              <v:imagedata r:id="rId44" o:title=""/>
            </v:shape>
            <v:shape id="_x0000_s1104" type="#_x0000_t202" style="position:absolute;left:1800;top:6672;width:240;height:240" filled="f" stroked="f">
              <v:textbox style="mso-next-textbox:#_x0000_s1104" inset="0,0,0,0">
                <w:txbxContent>
                  <w:p w:rsidR="008C3896" w:rsidRDefault="008C3896">
                    <w:pPr>
                      <w:spacing w:line="240" w:lineRule="exact"/>
                      <w:ind w:right="-2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12</w:t>
                    </w:r>
                  </w:p>
                </w:txbxContent>
              </v:textbox>
            </v:shape>
            <w10:wrap type="topAndBottom" anchorx="page"/>
          </v:group>
        </w:pict>
      </w:r>
      <w:r>
        <w:rPr>
          <w:noProof/>
          <w:lang w:val="en-US" w:eastAsia="zh-CN"/>
        </w:rPr>
        <w:pict>
          <v:group id="_x0000_s1105" style="position:absolute;left:0;text-align:left;margin-left:138pt;margin-top:-7.9pt;width:31.7pt;height:24.25pt;z-index:-251646464;mso-position-horizontal-relative:page" coordorigin="2760,-158" coordsize="634,485">
            <v:shape id="_x0000_s1106" type="#_x0000_t75" style="position:absolute;left:2760;top:-138;width:480;height:466">
              <v:imagedata r:id="rId45" o:title=""/>
            </v:shape>
            <v:shape id="_x0000_s1107" type="#_x0000_t75" style="position:absolute;left:2899;top:-158;width:494;height:466">
              <v:imagedata r:id="rId46" o:title=""/>
            </v:shape>
            <w10:wrap anchorx="page"/>
          </v:group>
        </w:pict>
      </w:r>
      <w:r>
        <w:rPr>
          <w:noProof/>
          <w:lang w:val="en-US" w:eastAsia="zh-CN"/>
        </w:rPr>
        <w:pict>
          <v:shape id="image29.jpeg" o:spid="_x0000_s1108" type="#_x0000_t75" style="position:absolute;left:0;text-align:left;margin-left:307.2pt;margin-top:-7.9pt;width:19.9pt;height:20.65pt;z-index:-251655680;visibility:visible;mso-wrap-distance-left:0;mso-wrap-distance-right:0;mso-position-horizontal-relative:page">
            <v:imagedata r:id="rId47" o:title=""/>
            <w10:wrap anchorx="page"/>
          </v:shape>
        </w:pict>
      </w:r>
      <w:r w:rsidRPr="00992865">
        <w:rPr>
          <w:sz w:val="24"/>
        </w:rPr>
        <w:t xml:space="preserve">Clique </w:t>
      </w:r>
      <w:r>
        <w:rPr>
          <w:sz w:val="24"/>
          <w:lang w:eastAsia="zh-CN"/>
        </w:rPr>
        <w:t xml:space="preserve">         </w:t>
      </w:r>
      <w:r w:rsidRPr="00992865">
        <w:rPr>
          <w:sz w:val="24"/>
        </w:rPr>
        <w:t xml:space="preserve">para abrir imagens e clique </w:t>
      </w:r>
      <w:r>
        <w:rPr>
          <w:sz w:val="24"/>
          <w:lang w:eastAsia="zh-CN"/>
        </w:rPr>
        <w:t xml:space="preserve">        </w:t>
      </w:r>
      <w:r w:rsidRPr="00992865">
        <w:rPr>
          <w:sz w:val="24"/>
        </w:rPr>
        <w:t>para salvar imagens</w:t>
      </w:r>
    </w:p>
    <w:p w:rsidR="008C3896" w:rsidRPr="00B53249" w:rsidRDefault="008C3896" w:rsidP="00AD17C6">
      <w:pPr>
        <w:rPr>
          <w:lang w:val="en-US"/>
        </w:rPr>
      </w:pPr>
      <w:r w:rsidRPr="00AD17C6">
        <w:rPr>
          <w:b/>
          <w:bCs/>
          <w:sz w:val="24"/>
          <w:szCs w:val="24"/>
          <w:lang w:val="en-US"/>
        </w:rPr>
        <w:t>Vídeo PLAY (Pausa), PARE</w:t>
      </w:r>
    </w:p>
    <w:p w:rsidR="008C3896" w:rsidRPr="00B53249" w:rsidRDefault="008C3896" w:rsidP="000C6B40">
      <w:pPr>
        <w:pStyle w:val="BodyText"/>
        <w:rPr>
          <w:lang w:val="en-US"/>
        </w:rPr>
      </w:pPr>
    </w:p>
    <w:p w:rsidR="008C3896" w:rsidRPr="00AD17C6" w:rsidRDefault="008C3896" w:rsidP="000C6B40">
      <w:pPr>
        <w:pStyle w:val="BodyText"/>
      </w:pPr>
      <w:r>
        <w:rPr>
          <w:noProof/>
          <w:lang w:val="en-US" w:eastAsia="zh-CN"/>
        </w:rPr>
        <w:pict>
          <v:shape id="image30.jpeg" o:spid="_x0000_s1109" type="#_x0000_t75" style="position:absolute;margin-left:111.35pt;margin-top:21.15pt;width:385.9pt;height:389.25pt;z-index:251649536;visibility:visible;mso-wrap-distance-left:0;mso-wrap-distance-right:0;mso-position-horizontal-relative:page">
            <v:imagedata r:id="rId48" o:title=""/>
            <w10:wrap type="topAndBottom" anchorx="page"/>
          </v:shape>
        </w:pict>
      </w:r>
      <w:r>
        <w:rPr>
          <w:noProof/>
          <w:lang w:val="en-US" w:eastAsia="zh-CN"/>
        </w:rPr>
        <w:pict>
          <v:shape id="image31.jpeg" o:spid="_x0000_s1110" type="#_x0000_t75" style="position:absolute;margin-left:110.65pt;margin-top:-8.4pt;width:24pt;height:24pt;z-index:-251654656;visibility:visible;mso-wrap-distance-left:0;mso-wrap-distance-right:0;mso-position-horizontal-relative:page">
            <v:imagedata r:id="rId49" o:title=""/>
            <w10:wrap anchorx="page"/>
          </v:shape>
        </w:pict>
      </w:r>
      <w:r w:rsidRPr="00AD17C6">
        <w:t>13</w:t>
      </w:r>
      <w:r w:rsidRPr="00AD17C6">
        <w:tab/>
        <w:t>Parâmetro imagem incluindo a definição de imagem e efeitos especiais</w:t>
      </w:r>
    </w:p>
    <w:p w:rsidR="008C3896" w:rsidRPr="00AD17C6" w:rsidRDefault="008C3896" w:rsidP="000C6B40">
      <w:pPr>
        <w:pStyle w:val="BodyText"/>
      </w:pPr>
    </w:p>
    <w:p w:rsidR="008C3896" w:rsidRPr="00AD17C6" w:rsidRDefault="008C3896" w:rsidP="000C6B40">
      <w:pPr>
        <w:pStyle w:val="BodyText"/>
      </w:pPr>
    </w:p>
    <w:p w:rsidR="008C3896" w:rsidRPr="00AD17C6" w:rsidRDefault="008C3896" w:rsidP="000C6B40">
      <w:pPr>
        <w:pStyle w:val="BodyText"/>
      </w:pPr>
    </w:p>
    <w:p w:rsidR="008C3896" w:rsidRPr="00AD17C6" w:rsidRDefault="008C3896" w:rsidP="00AD17C6">
      <w:pPr>
        <w:pStyle w:val="BodyText"/>
      </w:pPr>
      <w:r>
        <w:rPr>
          <w:noProof/>
          <w:lang w:val="en-US" w:eastAsia="zh-CN"/>
        </w:rPr>
        <w:pict>
          <v:shape id="image32.jpeg" o:spid="_x0000_s1111" type="#_x0000_t75" style="position:absolute;margin-left:109.2pt;margin-top:-13.2pt;width:24.7pt;height:24.7pt;z-index:251650560;visibility:visible;mso-wrap-distance-left:0;mso-wrap-distance-right:0;mso-position-horizontal-relative:page">
            <v:imagedata r:id="rId50" o:title=""/>
            <w10:wrap anchorx="page"/>
          </v:shape>
        </w:pict>
      </w:r>
      <w:r w:rsidRPr="00AD17C6">
        <w:t>1</w:t>
      </w:r>
      <w:r w:rsidRPr="00AD17C6">
        <w:rPr>
          <w:lang w:eastAsia="zh-CN"/>
        </w:rPr>
        <w:t>4</w:t>
      </w:r>
      <w:r w:rsidRPr="00AD17C6">
        <w:rPr>
          <w:lang w:eastAsia="zh-CN"/>
        </w:rPr>
        <w:tab/>
      </w:r>
      <w:r w:rsidRPr="00AD17C6">
        <w:t>Lupa</w:t>
      </w:r>
    </w:p>
    <w:p w:rsidR="008C3896" w:rsidRPr="00AD17C6" w:rsidRDefault="008C3896" w:rsidP="00AD17C6">
      <w:pPr>
        <w:tabs>
          <w:tab w:val="left" w:pos="1285"/>
        </w:tabs>
        <w:spacing w:before="1"/>
        <w:ind w:left="160" w:right="1782"/>
        <w:rPr>
          <w:lang w:eastAsia="zh-CN"/>
        </w:rPr>
      </w:pPr>
    </w:p>
    <w:p w:rsidR="008C3896" w:rsidRPr="00AD17C6" w:rsidRDefault="008C3896" w:rsidP="000C6B40">
      <w:pPr>
        <w:pStyle w:val="BodyText"/>
        <w:rPr>
          <w:lang w:val="en-US"/>
        </w:rPr>
      </w:pPr>
    </w:p>
    <w:p w:rsidR="008C3896" w:rsidRPr="00AD17C6" w:rsidRDefault="008C3896" w:rsidP="00AD17C6">
      <w:pPr>
        <w:tabs>
          <w:tab w:val="left" w:pos="463"/>
          <w:tab w:val="left" w:pos="1758"/>
        </w:tabs>
        <w:spacing w:before="200"/>
        <w:rPr>
          <w:sz w:val="24"/>
        </w:rPr>
      </w:pPr>
      <w:r>
        <w:rPr>
          <w:noProof/>
          <w:lang w:val="en-US" w:eastAsia="zh-CN"/>
        </w:rPr>
        <w:pict>
          <v:shape id="image33.jpeg" o:spid="_x0000_s1112" type="#_x0000_t75" style="position:absolute;margin-left:138.7pt;margin-top:-1.1pt;width:24.7pt;height:23.3pt;z-index:-251653632;visibility:visible;mso-wrap-distance-left:0;mso-wrap-distance-right:0;mso-position-horizontal-relative:page">
            <v:imagedata r:id="rId51" o:title=""/>
            <w10:wrap anchorx="page"/>
          </v:shape>
        </w:pict>
      </w:r>
      <w:r w:rsidRPr="00AD17C6">
        <w:rPr>
          <w:sz w:val="24"/>
          <w:lang w:eastAsia="zh-CN"/>
        </w:rPr>
        <w:t xml:space="preserve">15  </w:t>
      </w:r>
      <w:r w:rsidRPr="00AD17C6">
        <w:rPr>
          <w:sz w:val="24"/>
        </w:rPr>
        <w:t xml:space="preserve">Clique </w:t>
      </w:r>
      <w:r>
        <w:rPr>
          <w:sz w:val="24"/>
          <w:lang w:eastAsia="zh-CN"/>
        </w:rPr>
        <w:t xml:space="preserve">           </w:t>
      </w:r>
      <w:r w:rsidRPr="00AD17C6">
        <w:rPr>
          <w:sz w:val="24"/>
        </w:rPr>
        <w:t>Régua, como seguintes</w:t>
      </w:r>
    </w:p>
    <w:p w:rsidR="008C3896" w:rsidRPr="00AD17C6" w:rsidRDefault="008C3896" w:rsidP="000C6B40">
      <w:pPr>
        <w:pStyle w:val="BodyText"/>
      </w:pPr>
    </w:p>
    <w:p w:rsidR="008C3896" w:rsidRDefault="008C3896" w:rsidP="000C6B40">
      <w:pPr>
        <w:pStyle w:val="BodyText"/>
      </w:pPr>
      <w:r w:rsidRPr="0035291F">
        <w:rPr>
          <w:noProof/>
          <w:lang w:val="en-US" w:eastAsia="zh-CN"/>
        </w:rPr>
        <w:pict>
          <v:shape id="image34.jpeg" o:spid="_x0000_i1036" type="#_x0000_t75" style="width:400.5pt;height:287.25pt;visibility:visible">
            <v:imagedata r:id="rId52" o:title=""/>
          </v:shape>
        </w:pict>
      </w:r>
    </w:p>
    <w:p w:rsidR="008C3896" w:rsidRDefault="008C3896" w:rsidP="000C6B40">
      <w:pPr>
        <w:pStyle w:val="BodyText"/>
      </w:pPr>
    </w:p>
    <w:p w:rsidR="008C3896" w:rsidRDefault="008C3896" w:rsidP="000C6B40">
      <w:pPr>
        <w:pStyle w:val="BodyText"/>
      </w:pPr>
    </w:p>
    <w:p w:rsidR="008C3896" w:rsidRPr="00AD17C6" w:rsidRDefault="008C3896" w:rsidP="00AD17C6">
      <w:pPr>
        <w:pStyle w:val="ListParagraph"/>
        <w:numPr>
          <w:ilvl w:val="0"/>
          <w:numId w:val="1"/>
        </w:numPr>
        <w:tabs>
          <w:tab w:val="left" w:pos="463"/>
        </w:tabs>
        <w:spacing w:before="63"/>
        <w:ind w:hanging="302"/>
        <w:rPr>
          <w:sz w:val="24"/>
        </w:rPr>
      </w:pPr>
      <w:r>
        <w:rPr>
          <w:noProof/>
          <w:lang w:val="en-US" w:eastAsia="zh-CN"/>
        </w:rPr>
        <w:pict>
          <v:shape id="image35.jpeg" o:spid="_x0000_s1113" type="#_x0000_t75" style="position:absolute;left:0;text-align:left;margin-left:132.7pt;margin-top:-8.75pt;width:26.65pt;height:25.9pt;z-index:-251652608;visibility:visible;mso-wrap-distance-left:0;mso-wrap-distance-right:0;mso-position-horizontal-relative:page">
            <v:imagedata r:id="rId53" o:title=""/>
            <w10:wrap anchorx="page"/>
          </v:shape>
        </w:pict>
      </w:r>
      <w:r w:rsidRPr="00AD17C6">
        <w:t xml:space="preserve"> </w:t>
      </w:r>
      <w:r>
        <w:rPr>
          <w:sz w:val="24"/>
        </w:rPr>
        <w:t>Clique</w:t>
      </w:r>
      <w:r>
        <w:rPr>
          <w:sz w:val="24"/>
          <w:lang w:eastAsia="zh-CN"/>
        </w:rPr>
        <w:t xml:space="preserve">         </w:t>
      </w:r>
      <w:r w:rsidRPr="00AD17C6">
        <w:rPr>
          <w:sz w:val="24"/>
        </w:rPr>
        <w:t xml:space="preserve"> iniciar a calibragem certifique-se certa precisão.</w:t>
      </w:r>
    </w:p>
    <w:p w:rsidR="008C3896" w:rsidRPr="00AD17C6" w:rsidRDefault="008C3896" w:rsidP="00AD17C6">
      <w:pPr>
        <w:tabs>
          <w:tab w:val="left" w:pos="463"/>
        </w:tabs>
        <w:spacing w:before="63"/>
        <w:rPr>
          <w:sz w:val="24"/>
        </w:rPr>
      </w:pPr>
      <w:r w:rsidRPr="00AD17C6">
        <w:rPr>
          <w:sz w:val="24"/>
        </w:rPr>
        <w:t>A nossa experiência nos disse que a medida poderia ser controlada em 99% de alta</w:t>
      </w:r>
    </w:p>
    <w:p w:rsidR="008C3896" w:rsidRPr="00AD17C6" w:rsidRDefault="008C3896" w:rsidP="00AD17C6">
      <w:pPr>
        <w:tabs>
          <w:tab w:val="left" w:pos="463"/>
        </w:tabs>
        <w:spacing w:before="63"/>
        <w:rPr>
          <w:sz w:val="24"/>
        </w:rPr>
      </w:pPr>
      <w:r w:rsidRPr="00AD17C6">
        <w:rPr>
          <w:sz w:val="24"/>
        </w:rPr>
        <w:t>precisão. Medir a tolerância poderia ser causada por distorção olho humano</w:t>
      </w:r>
    </w:p>
    <w:p w:rsidR="008C3896" w:rsidRPr="00AD17C6" w:rsidRDefault="008C3896" w:rsidP="00AD17C6">
      <w:pPr>
        <w:tabs>
          <w:tab w:val="left" w:pos="463"/>
        </w:tabs>
        <w:spacing w:before="63"/>
        <w:rPr>
          <w:sz w:val="24"/>
        </w:rPr>
      </w:pPr>
      <w:r>
        <w:rPr>
          <w:noProof/>
          <w:lang w:val="en-US" w:eastAsia="zh-CN"/>
        </w:rPr>
        <w:pict>
          <v:shape id="image36.jpeg" o:spid="_x0000_s1114" type="#_x0000_t75" style="position:absolute;margin-left:99.9pt;margin-top:23.3pt;width:395.25pt;height:271pt;z-index:251651584;visibility:visible;mso-wrap-distance-left:0;mso-wrap-distance-right:0;mso-position-horizontal-relative:page">
            <v:imagedata r:id="rId54" o:title=""/>
            <w10:wrap type="topAndBottom" anchorx="page"/>
          </v:shape>
        </w:pict>
      </w:r>
      <w:r w:rsidRPr="00AD17C6">
        <w:rPr>
          <w:sz w:val="24"/>
        </w:rPr>
        <w:t>e desfocar. Mais prática é útil para medições.</w:t>
      </w:r>
    </w:p>
    <w:p w:rsidR="008C3896" w:rsidRPr="00AD17C6" w:rsidRDefault="008C3896">
      <w:pPr>
        <w:pStyle w:val="ListParagraph"/>
        <w:numPr>
          <w:ilvl w:val="0"/>
          <w:numId w:val="1"/>
        </w:numPr>
        <w:tabs>
          <w:tab w:val="left" w:pos="463"/>
        </w:tabs>
        <w:spacing w:before="8"/>
        <w:ind w:hanging="302"/>
        <w:rPr>
          <w:sz w:val="24"/>
        </w:rPr>
      </w:pPr>
      <w:r w:rsidRPr="00AD17C6">
        <w:rPr>
          <w:sz w:val="24"/>
        </w:rPr>
        <w:t>Digite os dados de medida (pixel), Unit e clique em "OK"</w:t>
      </w:r>
    </w:p>
    <w:p w:rsidR="008C3896" w:rsidRPr="00AD17C6" w:rsidRDefault="008C3896">
      <w:pPr>
        <w:rPr>
          <w:sz w:val="24"/>
        </w:rPr>
        <w:sectPr w:rsidR="008C3896" w:rsidRPr="00AD17C6">
          <w:pgSz w:w="11900" w:h="16840"/>
          <w:pgMar w:top="1460" w:right="1280" w:bottom="1240" w:left="1640" w:header="855" w:footer="1043" w:gutter="0"/>
          <w:cols w:space="720"/>
        </w:sectPr>
      </w:pPr>
    </w:p>
    <w:p w:rsidR="008C3896" w:rsidRPr="00AD17C6" w:rsidRDefault="008C3896" w:rsidP="000C6B40">
      <w:pPr>
        <w:pStyle w:val="BodyText"/>
      </w:pPr>
    </w:p>
    <w:p w:rsidR="008C3896" w:rsidRDefault="008C3896" w:rsidP="000C6B40">
      <w:pPr>
        <w:pStyle w:val="BodyText"/>
      </w:pPr>
      <w:r w:rsidRPr="0035291F">
        <w:rPr>
          <w:noProof/>
          <w:lang w:val="en-US" w:eastAsia="zh-CN"/>
        </w:rPr>
        <w:pict>
          <v:shape id="image37.jpeg" o:spid="_x0000_i1037" type="#_x0000_t75" style="width:318.75pt;height:197.25pt;visibility:visible">
            <v:imagedata r:id="rId55" o:title=""/>
          </v:shape>
        </w:pict>
      </w:r>
    </w:p>
    <w:p w:rsidR="008C3896" w:rsidRDefault="008C3896" w:rsidP="00AD17C6">
      <w:pPr>
        <w:spacing w:before="26"/>
        <w:rPr>
          <w:sz w:val="25"/>
          <w:szCs w:val="24"/>
          <w:lang w:eastAsia="zh-CN"/>
        </w:rPr>
      </w:pPr>
    </w:p>
    <w:p w:rsidR="008C3896" w:rsidRDefault="008C3896" w:rsidP="00AD17C6">
      <w:pPr>
        <w:spacing w:before="26"/>
        <w:rPr>
          <w:b/>
          <w:bCs/>
          <w:color w:val="FF0000"/>
          <w:sz w:val="24"/>
          <w:szCs w:val="24"/>
          <w:lang w:eastAsia="zh-CN"/>
        </w:rPr>
      </w:pPr>
      <w:r w:rsidRPr="00AD17C6">
        <w:rPr>
          <w:b/>
          <w:bCs/>
          <w:color w:val="FF0000"/>
          <w:sz w:val="24"/>
          <w:szCs w:val="24"/>
        </w:rPr>
        <w:t xml:space="preserve">Aviso: </w:t>
      </w:r>
    </w:p>
    <w:p w:rsidR="008C3896" w:rsidRPr="00AD17C6" w:rsidRDefault="008C3896" w:rsidP="00AD17C6">
      <w:pPr>
        <w:spacing w:before="26"/>
        <w:rPr>
          <w:b/>
          <w:sz w:val="24"/>
        </w:rPr>
      </w:pPr>
      <w:r w:rsidRPr="00AD17C6">
        <w:rPr>
          <w:b/>
          <w:bCs/>
          <w:color w:val="FF0000"/>
          <w:sz w:val="24"/>
          <w:szCs w:val="24"/>
        </w:rPr>
        <w:t>Por favor, faça a calibração novamente uma vez que a mudança Relação da ampliação</w:t>
      </w:r>
      <w:r w:rsidRPr="00AD17C6">
        <w:rPr>
          <w:b/>
          <w:color w:val="FF0000"/>
          <w:sz w:val="24"/>
        </w:rPr>
        <w:t>.</w:t>
      </w:r>
    </w:p>
    <w:p w:rsidR="008C3896" w:rsidRPr="00AD17C6" w:rsidRDefault="008C3896" w:rsidP="000C6B40">
      <w:pPr>
        <w:pStyle w:val="BodyText"/>
      </w:pPr>
    </w:p>
    <w:p w:rsidR="008C3896" w:rsidRPr="00AD17C6" w:rsidRDefault="008C3896" w:rsidP="000C6B40">
      <w:pPr>
        <w:pStyle w:val="BodyText"/>
      </w:pPr>
    </w:p>
    <w:p w:rsidR="008C3896" w:rsidRPr="00AD17C6" w:rsidRDefault="008C3896" w:rsidP="000C6B40">
      <w:pPr>
        <w:pStyle w:val="BodyText"/>
      </w:pPr>
    </w:p>
    <w:p w:rsidR="008C3896" w:rsidRPr="00AD17C6" w:rsidRDefault="008C3896" w:rsidP="000C6B40">
      <w:pPr>
        <w:pStyle w:val="BodyText"/>
      </w:pPr>
    </w:p>
    <w:p w:rsidR="008C3896" w:rsidRPr="008A1C34" w:rsidRDefault="008C3896">
      <w:pPr>
        <w:pStyle w:val="ListParagraph"/>
        <w:numPr>
          <w:ilvl w:val="0"/>
          <w:numId w:val="1"/>
        </w:numPr>
        <w:tabs>
          <w:tab w:val="left" w:pos="3012"/>
        </w:tabs>
        <w:spacing w:before="69"/>
        <w:ind w:left="3011" w:hanging="2851"/>
        <w:rPr>
          <w:sz w:val="24"/>
        </w:rPr>
      </w:pPr>
      <w:r>
        <w:rPr>
          <w:noProof/>
          <w:lang w:val="en-US" w:eastAsia="zh-CN"/>
        </w:rPr>
        <w:pict>
          <v:shape id="image38.jpeg" o:spid="_x0000_s1115" type="#_x0000_t75" style="position:absolute;left:0;text-align:left;margin-left:109.45pt;margin-top:-10.05pt;width:115.9pt;height:26.65pt;z-index:-251651584;visibility:visible;mso-wrap-distance-left:0;mso-wrap-distance-right:0;mso-position-horizontal-relative:page">
            <v:imagedata r:id="rId56" o:title=""/>
            <w10:wrap anchorx="page"/>
          </v:shape>
        </w:pict>
      </w:r>
      <w:r w:rsidRPr="008A1C34">
        <w:rPr>
          <w:sz w:val="24"/>
        </w:rPr>
        <w:t>Configuração de cores de exibição de caracteres</w:t>
      </w:r>
    </w:p>
    <w:p w:rsidR="008C3896" w:rsidRPr="008A1C34" w:rsidRDefault="008C3896" w:rsidP="000C6B40">
      <w:pPr>
        <w:pStyle w:val="BodyText"/>
      </w:pPr>
    </w:p>
    <w:p w:rsidR="008C3896" w:rsidRPr="008A1C34" w:rsidRDefault="008C3896" w:rsidP="000C6B40">
      <w:pPr>
        <w:pStyle w:val="BodyText"/>
        <w:rPr>
          <w:sz w:val="11"/>
        </w:rPr>
      </w:pPr>
      <w:r>
        <w:rPr>
          <w:noProof/>
          <w:lang w:val="en-US" w:eastAsia="zh-CN"/>
        </w:rPr>
        <w:pict>
          <v:shape id="image39.jpeg" o:spid="_x0000_s1116" type="#_x0000_t75" style="position:absolute;margin-left:111.35pt;margin-top:8.45pt;width:414.25pt;height:292.95pt;z-index:251652608;visibility:visible;mso-wrap-distance-left:0;mso-wrap-distance-right:0;mso-position-horizontal-relative:page">
            <v:imagedata r:id="rId57" o:title=""/>
            <w10:wrap type="topAndBottom" anchorx="page"/>
          </v:shape>
        </w:pict>
      </w:r>
    </w:p>
    <w:p w:rsidR="008C3896" w:rsidRPr="008A1C34" w:rsidRDefault="008C3896" w:rsidP="000C6B40">
      <w:pPr>
        <w:pStyle w:val="BodyText"/>
      </w:pPr>
    </w:p>
    <w:p w:rsidR="008C3896" w:rsidRPr="008A1C34" w:rsidRDefault="008C3896" w:rsidP="008A1C34">
      <w:pPr>
        <w:pStyle w:val="ListParagraph"/>
        <w:numPr>
          <w:ilvl w:val="0"/>
          <w:numId w:val="1"/>
        </w:numPr>
        <w:tabs>
          <w:tab w:val="left" w:pos="463"/>
          <w:tab w:val="left" w:pos="2785"/>
        </w:tabs>
        <w:spacing w:before="186"/>
        <w:ind w:hanging="302"/>
        <w:rPr>
          <w:sz w:val="24"/>
        </w:rPr>
      </w:pPr>
      <w:r>
        <w:rPr>
          <w:noProof/>
          <w:lang w:val="en-US" w:eastAsia="zh-CN"/>
        </w:rPr>
        <w:pict>
          <v:shape id="image40.jpeg" o:spid="_x0000_s1117" type="#_x0000_t75" style="position:absolute;left:0;text-align:left;margin-left:139.9pt;margin-top:-.4pt;width:81.35pt;height:24pt;z-index:-251650560;visibility:visible;mso-wrap-distance-left:0;mso-wrap-distance-right:0;mso-position-horizontal-relative:page">
            <v:imagedata r:id="rId58" o:title=""/>
            <w10:wrap anchorx="page"/>
          </v:shape>
        </w:pict>
      </w:r>
      <w:r w:rsidRPr="008A1C34">
        <w:rPr>
          <w:sz w:val="24"/>
        </w:rPr>
        <w:t xml:space="preserve">Clique </w:t>
      </w:r>
      <w:r>
        <w:rPr>
          <w:sz w:val="24"/>
          <w:lang w:eastAsia="zh-CN"/>
        </w:rPr>
        <w:t xml:space="preserve">                               </w:t>
      </w:r>
      <w:r w:rsidRPr="008A1C34">
        <w:rPr>
          <w:sz w:val="24"/>
        </w:rPr>
        <w:t>definição de cor do personagem de exibição</w:t>
      </w:r>
      <w:r>
        <w:rPr>
          <w:sz w:val="24"/>
          <w:lang w:eastAsia="zh-CN"/>
        </w:rPr>
        <w:t xml:space="preserve"> </w:t>
      </w:r>
      <w:r w:rsidRPr="008A1C34">
        <w:rPr>
          <w:sz w:val="24"/>
        </w:rPr>
        <w:t>para exportar formato Word ou Excel</w:t>
      </w:r>
    </w:p>
    <w:p w:rsidR="008C3896" w:rsidRPr="00B53249" w:rsidRDefault="008C3896">
      <w:pPr>
        <w:spacing w:before="125"/>
        <w:ind w:left="2123"/>
        <w:rPr>
          <w:sz w:val="28"/>
          <w:lang w:val="en-US"/>
        </w:rPr>
      </w:pPr>
      <w:r w:rsidRPr="00B53249">
        <w:rPr>
          <w:sz w:val="28"/>
          <w:lang w:val="en-US"/>
        </w:rPr>
        <w:t>Example: Measure data under word file</w:t>
      </w:r>
    </w:p>
    <w:p w:rsidR="008C3896" w:rsidRPr="00B53249" w:rsidRDefault="008C3896" w:rsidP="000C6B40">
      <w:pPr>
        <w:pStyle w:val="BodyText"/>
        <w:rPr>
          <w:sz w:val="22"/>
          <w:lang w:val="en-US"/>
        </w:rPr>
      </w:pPr>
      <w:r>
        <w:rPr>
          <w:noProof/>
          <w:lang w:val="en-US" w:eastAsia="zh-CN"/>
        </w:rPr>
        <w:pict>
          <v:shape id="image41.jpeg" o:spid="_x0000_s1118" type="#_x0000_t75" style="position:absolute;margin-left:111.35pt;margin-top:14.75pt;width:414.5pt;height:237.95pt;z-index:251653632;visibility:visible;mso-wrap-distance-left:0;mso-wrap-distance-right:0;mso-position-horizontal-relative:page">
            <v:imagedata r:id="rId59" o:title=""/>
            <w10:wrap type="topAndBottom" anchorx="page"/>
          </v:shape>
        </w:pict>
      </w:r>
    </w:p>
    <w:p w:rsidR="008C3896" w:rsidRPr="00B53249" w:rsidRDefault="008C3896" w:rsidP="000C6B40">
      <w:pPr>
        <w:pStyle w:val="BodyText"/>
        <w:rPr>
          <w:lang w:val="en-US"/>
        </w:rPr>
      </w:pPr>
    </w:p>
    <w:p w:rsidR="008C3896" w:rsidRPr="00B53249" w:rsidRDefault="008C3896" w:rsidP="000C6B40">
      <w:pPr>
        <w:pStyle w:val="BodyText"/>
        <w:rPr>
          <w:sz w:val="14"/>
          <w:lang w:val="en-US"/>
        </w:rPr>
      </w:pPr>
      <w:r>
        <w:rPr>
          <w:noProof/>
          <w:lang w:val="en-US" w:eastAsia="zh-CN"/>
        </w:rPr>
        <w:pict>
          <v:shape id="image42.jpeg" o:spid="_x0000_s1119" type="#_x0000_t75" style="position:absolute;margin-left:111.35pt;margin-top:10.45pt;width:314.3pt;height:27.25pt;z-index:251654656;visibility:visible;mso-wrap-distance-left:0;mso-wrap-distance-right:0;mso-position-horizontal-relative:page">
            <v:imagedata r:id="rId60" o:title=""/>
            <w10:wrap type="topAndBottom" anchorx="page"/>
          </v:shape>
        </w:pict>
      </w:r>
    </w:p>
    <w:p w:rsidR="008C3896" w:rsidRPr="001B72C4" w:rsidRDefault="008C3896">
      <w:pPr>
        <w:spacing w:before="129"/>
        <w:ind w:left="572"/>
        <w:rPr>
          <w:sz w:val="28"/>
        </w:rPr>
      </w:pPr>
      <w:r w:rsidRPr="001B72C4">
        <w:rPr>
          <w:sz w:val="28"/>
        </w:rPr>
        <w:t>Da esquerda para a direita::</w:t>
      </w:r>
    </w:p>
    <w:p w:rsidR="008C3896" w:rsidRPr="001B72C4" w:rsidRDefault="008C3896" w:rsidP="000C6B40">
      <w:pPr>
        <w:pStyle w:val="BodyText"/>
      </w:pPr>
    </w:p>
    <w:p w:rsidR="008C3896" w:rsidRPr="001B72C4" w:rsidRDefault="008C3896" w:rsidP="001B72C4">
      <w:pPr>
        <w:tabs>
          <w:tab w:val="left" w:pos="1508"/>
          <w:tab w:val="left" w:pos="2382"/>
          <w:tab w:val="left" w:pos="3438"/>
          <w:tab w:val="left" w:pos="3953"/>
          <w:tab w:val="left" w:pos="4647"/>
        </w:tabs>
        <w:ind w:left="572"/>
        <w:rPr>
          <w:sz w:val="28"/>
        </w:rPr>
      </w:pPr>
      <w:r w:rsidRPr="001B72C4">
        <w:rPr>
          <w:sz w:val="28"/>
        </w:rPr>
        <w:t>Lin</w:t>
      </w:r>
      <w:r w:rsidRPr="001B72C4">
        <w:rPr>
          <w:sz w:val="28"/>
          <w:lang w:eastAsia="zh-CN"/>
        </w:rPr>
        <w:t>ha</w:t>
      </w:r>
      <w:r w:rsidRPr="001B72C4">
        <w:rPr>
          <w:sz w:val="28"/>
        </w:rPr>
        <w:tab/>
        <w:t>anel</w:t>
      </w:r>
      <w:r w:rsidRPr="001B72C4">
        <w:rPr>
          <w:sz w:val="28"/>
        </w:rPr>
        <w:tab/>
        <w:t>Quadrado</w:t>
      </w:r>
      <w:r w:rsidRPr="001B72C4">
        <w:rPr>
          <w:sz w:val="28"/>
        </w:rPr>
        <w:tab/>
        <w:t>Polígono</w:t>
      </w:r>
      <w:r w:rsidRPr="001B72C4">
        <w:rPr>
          <w:sz w:val="28"/>
        </w:rPr>
        <w:tab/>
      </w:r>
      <w:r>
        <w:rPr>
          <w:sz w:val="28"/>
          <w:lang w:eastAsia="zh-CN"/>
        </w:rPr>
        <w:t xml:space="preserve">   C</w:t>
      </w:r>
      <w:r w:rsidRPr="001B72C4">
        <w:rPr>
          <w:sz w:val="28"/>
        </w:rPr>
        <w:t>omprimento da linha</w:t>
      </w:r>
    </w:p>
    <w:p w:rsidR="008C3896" w:rsidRPr="001B72C4" w:rsidRDefault="008C3896" w:rsidP="000C6B40">
      <w:pPr>
        <w:pStyle w:val="BodyText"/>
      </w:pPr>
    </w:p>
    <w:p w:rsidR="008C3896" w:rsidRPr="001B72C4" w:rsidRDefault="008C3896" w:rsidP="001B72C4">
      <w:pPr>
        <w:tabs>
          <w:tab w:val="left" w:pos="1270"/>
          <w:tab w:val="left" w:pos="1930"/>
          <w:tab w:val="left" w:pos="2382"/>
        </w:tabs>
        <w:spacing w:line="465" w:lineRule="auto"/>
        <w:ind w:left="572" w:right="1371"/>
        <w:rPr>
          <w:sz w:val="28"/>
        </w:rPr>
      </w:pPr>
      <w:r w:rsidRPr="001B72C4">
        <w:rPr>
          <w:sz w:val="28"/>
          <w:lang w:eastAsia="zh-CN"/>
        </w:rPr>
        <w:t>O</w:t>
      </w:r>
      <w:r w:rsidRPr="001B72C4">
        <w:rPr>
          <w:sz w:val="28"/>
        </w:rPr>
        <w:t>val</w:t>
      </w:r>
      <w:r>
        <w:rPr>
          <w:sz w:val="28"/>
          <w:lang w:eastAsia="zh-CN"/>
        </w:rPr>
        <w:t xml:space="preserve">     </w:t>
      </w:r>
      <w:r w:rsidRPr="001B72C4">
        <w:rPr>
          <w:spacing w:val="-2"/>
          <w:sz w:val="28"/>
        </w:rPr>
        <w:t>Arco</w:t>
      </w:r>
      <w:r>
        <w:rPr>
          <w:spacing w:val="-2"/>
          <w:sz w:val="28"/>
          <w:lang w:eastAsia="zh-CN"/>
        </w:rPr>
        <w:t xml:space="preserve">      </w:t>
      </w:r>
      <w:r w:rsidRPr="001B72C4">
        <w:rPr>
          <w:spacing w:val="-2"/>
          <w:sz w:val="28"/>
        </w:rPr>
        <w:t>Ponto a ponto a distância</w:t>
      </w:r>
      <w:r>
        <w:rPr>
          <w:sz w:val="28"/>
          <w:lang w:eastAsia="zh-CN"/>
        </w:rPr>
        <w:t xml:space="preserve">  </w:t>
      </w:r>
      <w:r w:rsidRPr="001B72C4">
        <w:rPr>
          <w:sz w:val="28"/>
        </w:rPr>
        <w:t xml:space="preserve">Ponto a distância em </w:t>
      </w:r>
      <w:r>
        <w:rPr>
          <w:sz w:val="28"/>
          <w:lang w:eastAsia="zh-CN"/>
        </w:rPr>
        <w:t>l</w:t>
      </w:r>
      <w:r w:rsidRPr="001B72C4">
        <w:rPr>
          <w:sz w:val="28"/>
        </w:rPr>
        <w:t>inha</w:t>
      </w:r>
      <w:r w:rsidRPr="001B72C4">
        <w:rPr>
          <w:w w:val="99"/>
          <w:sz w:val="28"/>
        </w:rPr>
        <w:t xml:space="preserve"> </w:t>
      </w:r>
      <w:r>
        <w:rPr>
          <w:w w:val="99"/>
          <w:sz w:val="28"/>
          <w:lang w:eastAsia="zh-CN"/>
        </w:rPr>
        <w:t xml:space="preserve">  </w:t>
      </w:r>
      <w:r>
        <w:rPr>
          <w:sz w:val="28"/>
          <w:lang w:eastAsia="zh-CN"/>
        </w:rPr>
        <w:t xml:space="preserve">Linha pararela   </w:t>
      </w:r>
      <w:r w:rsidRPr="001B72C4">
        <w:rPr>
          <w:sz w:val="28"/>
        </w:rPr>
        <w:t>Ângulo</w:t>
      </w:r>
    </w:p>
    <w:p w:rsidR="008C3896" w:rsidRPr="001B72C4" w:rsidRDefault="008C3896" w:rsidP="00266BD9">
      <w:pPr>
        <w:ind w:firstLineChars="200" w:firstLine="31680"/>
        <w:rPr>
          <w:sz w:val="28"/>
          <w:lang w:val="en-US"/>
        </w:rPr>
        <w:sectPr w:rsidR="008C3896" w:rsidRPr="001B72C4">
          <w:pgSz w:w="11900" w:h="16840"/>
          <w:pgMar w:top="1460" w:right="1260" w:bottom="1260" w:left="1640" w:header="855" w:footer="1043" w:gutter="0"/>
          <w:cols w:space="720"/>
        </w:sectPr>
      </w:pPr>
      <w:r w:rsidRPr="001B72C4">
        <w:rPr>
          <w:sz w:val="28"/>
          <w:lang w:val="en-US"/>
        </w:rPr>
        <w:t>(Conforme abaixo mostra)</w:t>
      </w:r>
    </w:p>
    <w:p w:rsidR="008C3896" w:rsidRPr="001B72C4" w:rsidRDefault="008C3896" w:rsidP="000C6B40">
      <w:pPr>
        <w:pStyle w:val="BodyText"/>
        <w:rPr>
          <w:lang w:val="en-US"/>
        </w:rPr>
      </w:pPr>
      <w:r w:rsidRPr="0035291F">
        <w:rPr>
          <w:noProof/>
          <w:lang w:val="en-US" w:eastAsia="zh-CN"/>
        </w:rPr>
        <w:pict>
          <v:shape id="image43.jpeg" o:spid="_x0000_i1038" type="#_x0000_t75" style="width:414.75pt;height:294pt;visibility:visible">
            <v:imagedata r:id="rId61" o:title=""/>
          </v:shape>
        </w:pict>
      </w:r>
    </w:p>
    <w:p w:rsidR="008C3896" w:rsidRPr="001B72C4" w:rsidRDefault="008C3896" w:rsidP="000C6B40">
      <w:pPr>
        <w:pStyle w:val="BodyText"/>
        <w:rPr>
          <w:lang w:val="en-US"/>
        </w:rPr>
      </w:pPr>
    </w:p>
    <w:p w:rsidR="008C3896" w:rsidRPr="001B72C4" w:rsidRDefault="008C3896" w:rsidP="001B72C4">
      <w:pPr>
        <w:pStyle w:val="BodyText"/>
        <w:rPr>
          <w:lang w:eastAsia="zh-CN"/>
        </w:rPr>
      </w:pPr>
      <w:r w:rsidRPr="001B72C4">
        <w:t xml:space="preserve">Por exemplo </w:t>
      </w:r>
      <w:r>
        <w:rPr>
          <w:lang w:eastAsia="zh-CN"/>
        </w:rPr>
        <w:t>1</w:t>
      </w:r>
    </w:p>
    <w:p w:rsidR="008C3896" w:rsidRPr="001B72C4" w:rsidRDefault="008C3896" w:rsidP="001B72C4">
      <w:pPr>
        <w:pStyle w:val="BodyText"/>
      </w:pPr>
      <w:r w:rsidRPr="001B72C4">
        <w:t>medição de linha:</w:t>
      </w:r>
    </w:p>
    <w:p w:rsidR="008C3896" w:rsidRPr="001B72C4" w:rsidRDefault="008C3896" w:rsidP="000C6B40">
      <w:pPr>
        <w:pStyle w:val="BodyText"/>
        <w:rPr>
          <w:sz w:val="11"/>
          <w:lang w:eastAsia="zh-CN"/>
        </w:rPr>
      </w:pPr>
      <w:r>
        <w:rPr>
          <w:noProof/>
          <w:lang w:val="en-US" w:eastAsia="zh-CN"/>
        </w:rPr>
        <w:pict>
          <v:shape id="image44.jpeg" o:spid="_x0000_s1120" type="#_x0000_t75" style="position:absolute;margin-left:108pt;margin-top:8.45pt;width:417.1pt;height:293.4pt;z-index:251655680;visibility:visible;mso-wrap-distance-left:0;mso-wrap-distance-right:0;mso-position-horizontal-relative:page">
            <v:imagedata r:id="rId62" o:title=""/>
            <w10:wrap type="topAndBottom" anchorx="page"/>
          </v:shape>
        </w:pict>
      </w:r>
    </w:p>
    <w:p w:rsidR="008C3896" w:rsidRPr="001B72C4" w:rsidRDefault="008C3896" w:rsidP="001B72C4">
      <w:pPr>
        <w:pStyle w:val="BodyText"/>
      </w:pPr>
    </w:p>
    <w:p w:rsidR="008C3896" w:rsidRPr="001B72C4" w:rsidRDefault="008C3896" w:rsidP="001B72C4">
      <w:pPr>
        <w:pStyle w:val="BodyText"/>
        <w:rPr>
          <w:lang w:eastAsia="zh-CN"/>
        </w:rPr>
      </w:pPr>
      <w:r w:rsidRPr="001B72C4">
        <w:t xml:space="preserve">Por exemplo </w:t>
      </w:r>
      <w:r>
        <w:rPr>
          <w:lang w:eastAsia="zh-CN"/>
        </w:rPr>
        <w:t>2</w:t>
      </w:r>
    </w:p>
    <w:p w:rsidR="008C3896" w:rsidRPr="001B72C4" w:rsidRDefault="008C3896" w:rsidP="000C6B40">
      <w:pPr>
        <w:pStyle w:val="BodyText"/>
      </w:pPr>
      <w:r w:rsidRPr="001B72C4">
        <w:t>medições retangulares:</w:t>
      </w:r>
    </w:p>
    <w:p w:rsidR="008C3896" w:rsidRPr="001B72C4" w:rsidRDefault="008C3896" w:rsidP="000C6B40">
      <w:pPr>
        <w:pStyle w:val="BodyText"/>
        <w:rPr>
          <w:sz w:val="11"/>
        </w:rPr>
      </w:pPr>
      <w:r>
        <w:rPr>
          <w:noProof/>
          <w:lang w:val="en-US" w:eastAsia="zh-CN"/>
        </w:rPr>
        <w:pict>
          <v:shape id="image45.jpeg" o:spid="_x0000_s1121" type="#_x0000_t75" style="position:absolute;margin-left:120pt;margin-top:8.7pt;width:413.25pt;height:291.55pt;z-index:251656704;visibility:visible;mso-wrap-distance-left:0;mso-wrap-distance-right:0;mso-position-horizontal-relative:page">
            <v:imagedata r:id="rId63" o:title=""/>
            <w10:wrap type="topAndBottom" anchorx="page"/>
          </v:shape>
        </w:pict>
      </w:r>
    </w:p>
    <w:p w:rsidR="008C3896" w:rsidRPr="001B72C4" w:rsidRDefault="008C3896" w:rsidP="001B72C4">
      <w:pPr>
        <w:pStyle w:val="BodyText"/>
        <w:rPr>
          <w:lang w:eastAsia="zh-CN"/>
        </w:rPr>
      </w:pPr>
      <w:r w:rsidRPr="001B72C4">
        <w:t xml:space="preserve">Por exemplo </w:t>
      </w:r>
      <w:r>
        <w:rPr>
          <w:lang w:eastAsia="zh-CN"/>
        </w:rPr>
        <w:t>3</w:t>
      </w:r>
    </w:p>
    <w:p w:rsidR="008C3896" w:rsidRPr="001B72C4" w:rsidRDefault="008C3896" w:rsidP="001B72C4">
      <w:pPr>
        <w:pStyle w:val="BodyText"/>
      </w:pPr>
      <w:r>
        <w:rPr>
          <w:noProof/>
          <w:lang w:val="en-US" w:eastAsia="zh-CN"/>
        </w:rPr>
        <w:pict>
          <v:shape id="image46.jpeg" o:spid="_x0000_s1122" type="#_x0000_t75" style="position:absolute;margin-left:110.85pt;margin-top:25.3pt;width:415.55pt;height:294.1pt;z-index:251657728;visibility:visible;mso-wrap-distance-left:0;mso-wrap-distance-right:0;mso-position-horizontal-relative:page">
            <v:imagedata r:id="rId64" o:title=""/>
            <w10:wrap type="topAndBottom" anchorx="page"/>
          </v:shape>
        </w:pict>
      </w:r>
      <w:r w:rsidRPr="001B72C4">
        <w:t>medições de toque:</w:t>
      </w:r>
    </w:p>
    <w:p w:rsidR="008C3896" w:rsidRPr="001B72C4" w:rsidRDefault="008C3896" w:rsidP="000C6B40">
      <w:pPr>
        <w:pStyle w:val="BodyText"/>
        <w:rPr>
          <w:lang w:eastAsia="zh-CN"/>
        </w:rPr>
      </w:pPr>
    </w:p>
    <w:p w:rsidR="008C3896" w:rsidRDefault="008C3896" w:rsidP="001B72C4">
      <w:pPr>
        <w:pStyle w:val="BodyText"/>
      </w:pPr>
      <w:r>
        <w:t>Por exemplo 4</w:t>
      </w:r>
    </w:p>
    <w:p w:rsidR="008C3896" w:rsidRPr="001B72C4" w:rsidRDefault="008C3896" w:rsidP="001B72C4">
      <w:pPr>
        <w:pStyle w:val="BodyText"/>
      </w:pPr>
      <w:r>
        <w:t>medições de arco</w:t>
      </w:r>
      <w:r w:rsidRPr="001B72C4">
        <w:t>:</w:t>
      </w:r>
    </w:p>
    <w:p w:rsidR="008C3896" w:rsidRPr="001B72C4" w:rsidRDefault="008C3896">
      <w:pPr>
        <w:sectPr w:rsidR="008C3896" w:rsidRPr="001B72C4">
          <w:pgSz w:w="11900" w:h="16840"/>
          <w:pgMar w:top="1460" w:right="1100" w:bottom="1240" w:left="1640" w:header="855" w:footer="1043" w:gutter="0"/>
          <w:cols w:space="720"/>
        </w:sectPr>
      </w:pPr>
    </w:p>
    <w:p w:rsidR="008C3896" w:rsidRPr="001B72C4" w:rsidRDefault="008C3896" w:rsidP="000C6B40">
      <w:pPr>
        <w:pStyle w:val="BodyText"/>
      </w:pPr>
    </w:p>
    <w:p w:rsidR="008C3896" w:rsidRDefault="008C3896" w:rsidP="000C6B40">
      <w:pPr>
        <w:pStyle w:val="BodyText"/>
      </w:pPr>
      <w:r>
        <w:rPr>
          <w:noProof/>
          <w:lang w:val="en-US" w:eastAsia="zh-CN"/>
        </w:rPr>
      </w:r>
      <w:r>
        <w:pict>
          <v:group id="_x0000_s1124" style="width:445.7pt;height:294.85pt;mso-position-horizontal-relative:char;mso-position-vertical-relative:line" coordsize="8914,5897">
            <v:line id="_x0000_s1125" style="position:absolute" from="19,12" to="8381,12" strokeweight=".48pt"/>
            <v:line id="_x0000_s1126" style="position:absolute" from="12,12" to="8388,12" strokeweight=".42331mm"/>
            <v:shape id="_x0000_s1127" type="#_x0000_t75" style="position:absolute;left:610;top:84;width:8304;height:5813">
              <v:imagedata r:id="rId65" o:title=""/>
            </v:shape>
            <w10:anchorlock/>
          </v:group>
        </w:pict>
      </w:r>
    </w:p>
    <w:p w:rsidR="008C3896" w:rsidRDefault="008C3896" w:rsidP="000C6B40">
      <w:pPr>
        <w:pStyle w:val="BodyText"/>
      </w:pPr>
    </w:p>
    <w:p w:rsidR="008C3896" w:rsidRDefault="008C3896" w:rsidP="000C6B40">
      <w:pPr>
        <w:pStyle w:val="BodyText"/>
      </w:pPr>
    </w:p>
    <w:p w:rsidR="008C3896" w:rsidRDefault="008C3896" w:rsidP="000C6B40">
      <w:pPr>
        <w:pStyle w:val="BodyText"/>
      </w:pPr>
      <w:r>
        <w:rPr>
          <w:noProof/>
          <w:lang w:val="en-US" w:eastAsia="zh-CN"/>
        </w:rPr>
        <w:pict>
          <v:shape id="image48.jpeg" o:spid="_x0000_s1129" type="#_x0000_t75" style="position:absolute;margin-left:216.65pt;margin-top:10.95pt;width:91.65pt;height:23.05pt;z-index:-251649536;visibility:visible;mso-wrap-distance-left:0;mso-wrap-distance-right:0;mso-position-horizontal-relative:page">
            <v:imagedata r:id="rId66" o:title=""/>
            <w10:wrap anchorx="page"/>
          </v:shape>
        </w:pict>
      </w:r>
    </w:p>
    <w:p w:rsidR="008C3896" w:rsidRPr="001B72C4" w:rsidRDefault="008C3896">
      <w:pPr>
        <w:pStyle w:val="Heading11"/>
        <w:tabs>
          <w:tab w:val="left" w:pos="4225"/>
        </w:tabs>
        <w:spacing w:before="59" w:line="338" w:lineRule="auto"/>
        <w:ind w:left="318" w:right="1246" w:hanging="159"/>
      </w:pPr>
      <w:r w:rsidRPr="001B72C4">
        <w:t>3 Por favor clique</w:t>
      </w:r>
      <w:r>
        <w:rPr>
          <w:lang w:eastAsia="zh-CN"/>
        </w:rPr>
        <w:t xml:space="preserve">                        </w:t>
      </w:r>
      <w:r w:rsidRPr="001B72C4">
        <w:t xml:space="preserve"> para continuar quando a NET Framework 2.0 é necessário</w:t>
      </w:r>
    </w:p>
    <w:sectPr w:rsidR="008C3896" w:rsidRPr="001B72C4" w:rsidSect="00454994">
      <w:headerReference w:type="default" r:id="rId67"/>
      <w:pgSz w:w="11900" w:h="16840"/>
      <w:pgMar w:top="1300" w:right="1120" w:bottom="1280" w:left="1640" w:header="855" w:footer="1043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3896" w:rsidRDefault="008C3896" w:rsidP="00454994">
      <w:r>
        <w:separator/>
      </w:r>
    </w:p>
  </w:endnote>
  <w:endnote w:type="continuationSeparator" w:id="0">
    <w:p w:rsidR="008C3896" w:rsidRDefault="008C3896" w:rsidP="0045499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imSun">
    <w:altName w:val="SimSu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dobe Heiti Std R">
    <w:panose1 w:val="00000000000000000000"/>
    <w:charset w:val="86"/>
    <w:family w:val="swiss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450.9pt;margin-top:777.15pt;width:21.7pt;height:13.05pt;z-index:-251653120;mso-position-horizontal-relative:page;mso-position-vertical-relative:page" filled="f" stroked="f">
          <v:textbox style="mso-next-textbox:#_x0000_s2053" inset="0,0,0,0">
            <w:txbxContent>
              <w:p w:rsidR="008C3896" w:rsidRDefault="008C3896">
                <w:pPr>
                  <w:spacing w:line="245" w:lineRule="exact"/>
                  <w:ind w:left="20"/>
                </w:pPr>
                <w:r>
                  <w:t>1/22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position:absolute;margin-left:450.9pt;margin-top:778.1pt;width:21.7pt;height:13.05pt;z-index:-251642880;mso-position-horizontal-relative:page;mso-position-vertical-relative:page" filled="f" stroked="f">
          <v:textbox inset="0,0,0,0">
            <w:txbxContent>
              <w:p w:rsidR="008C3896" w:rsidRDefault="008C3896">
                <w:pPr>
                  <w:spacing w:line="245" w:lineRule="exact"/>
                  <w:ind w:left="20"/>
                </w:pPr>
                <w:r>
                  <w:t>5/22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450.9pt;margin-top:778.6pt;width:21.7pt;height:13.05pt;z-index:-251632640;mso-position-horizontal-relative:page;mso-position-vertical-relative:page" filled="f" stroked="f">
          <v:textbox style="mso-next-textbox:#_x0000_s2073" inset="0,0,0,0">
            <w:txbxContent>
              <w:p w:rsidR="008C3896" w:rsidRDefault="008C3896">
                <w:pPr>
                  <w:spacing w:line="245" w:lineRule="exact"/>
                  <w:ind w:left="20"/>
                </w:pPr>
                <w:r>
                  <w:t>8/22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3896" w:rsidRDefault="008C3896" w:rsidP="00454994">
      <w:r>
        <w:separator/>
      </w:r>
    </w:p>
  </w:footnote>
  <w:footnote w:type="continuationSeparator" w:id="0">
    <w:p w:rsidR="008C3896" w:rsidRDefault="008C3896" w:rsidP="0045499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group id="_x0000_s2049" style="position:absolute;margin-left:87.6pt;margin-top:72.45pt;width:420pt;height:1.2pt;z-index:-251656192;mso-position-horizontal-relative:page;mso-position-vertical-relative:page" coordorigin="1752,1449" coordsize="8400,24">
          <v:line id="_x0000_s2050" style="position:absolute" from="1771,1461" to="10133,1461" strokeweight=".48pt"/>
          <v:line id="_x0000_s2051" style="position:absolute" from="1764,1461" to="10140,1461" strokeweight=".42331mm"/>
          <w10:wrap anchorx="page" anchory="page"/>
        </v:group>
      </w:pict>
    </w: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89pt;margin-top:41.75pt;width:89.65pt;height:25.05pt;z-index:-251655168;mso-position-horizontal-relative:page;mso-position-vertical-relative:page" filled="f" stroked="f">
          <v:textbox style="mso-next-textbox:#_x0000_s2052" inset="0,0,0,0">
            <w:txbxContent>
              <w:p w:rsidR="008C3896" w:rsidRDefault="008C3896">
                <w:pPr>
                  <w:spacing w:line="490" w:lineRule="exact"/>
                  <w:ind w:left="20"/>
                  <w:rPr>
                    <w:b/>
                    <w:sz w:val="30"/>
                  </w:rPr>
                </w:pPr>
                <w:r>
                  <w:rPr>
                    <w:b/>
                    <w:color w:val="FF0000"/>
                    <w:sz w:val="46"/>
                  </w:rPr>
                  <w:t>C</w:t>
                </w:r>
                <w:r>
                  <w:rPr>
                    <w:b/>
                    <w:color w:val="0000FF"/>
                    <w:sz w:val="30"/>
                  </w:rPr>
                  <w:t>ooling</w:t>
                </w:r>
                <w:r>
                  <w:rPr>
                    <w:b/>
                    <w:color w:val="00FF00"/>
                    <w:sz w:val="30"/>
                  </w:rPr>
                  <w:t>T</w:t>
                </w:r>
                <w:r>
                  <w:rPr>
                    <w:b/>
                    <w:color w:val="0000FF"/>
                    <w:sz w:val="30"/>
                  </w:rPr>
                  <w:t>ech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89pt;margin-top:41.75pt;width:89.65pt;height:25.05pt;z-index:-251651072;mso-position-horizontal-relative:page;mso-position-vertical-relative:page" filled="f" stroked="f">
          <v:textbox inset="0,0,0,0">
            <w:txbxContent>
              <w:p w:rsidR="008C3896" w:rsidRDefault="008C3896">
                <w:pPr>
                  <w:spacing w:line="490" w:lineRule="exact"/>
                  <w:ind w:left="20"/>
                  <w:rPr>
                    <w:b/>
                    <w:sz w:val="30"/>
                  </w:rPr>
                </w:pPr>
                <w:r>
                  <w:rPr>
                    <w:b/>
                    <w:color w:val="FF0000"/>
                    <w:sz w:val="46"/>
                  </w:rPr>
                  <w:t>C</w:t>
                </w:r>
                <w:r>
                  <w:rPr>
                    <w:b/>
                    <w:color w:val="0000FF"/>
                    <w:sz w:val="30"/>
                  </w:rPr>
                  <w:t>ooling</w:t>
                </w:r>
                <w:r>
                  <w:rPr>
                    <w:b/>
                    <w:color w:val="00FF00"/>
                    <w:sz w:val="30"/>
                  </w:rPr>
                  <w:t>T</w:t>
                </w:r>
                <w:r>
                  <w:rPr>
                    <w:b/>
                    <w:color w:val="0000FF"/>
                    <w:sz w:val="30"/>
                  </w:rPr>
                  <w:t>ech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group id="_x0000_s2059" style="position:absolute;margin-left:87.6pt;margin-top:72.45pt;width:420pt;height:1.2pt;z-index:-251645952;mso-position-horizontal-relative:page;mso-position-vertical-relative:page" coordorigin="1752,1449" coordsize="8400,24">
          <v:line id="_x0000_s2060" style="position:absolute" from="1771,1461" to="10133,1461" strokeweight=".48pt"/>
          <v:line id="_x0000_s2061" style="position:absolute" from="1764,1461" to="10140,1461" strokeweight=".42331mm"/>
          <w10:wrap anchorx="page" anchory="page"/>
        </v:group>
      </w:pict>
    </w: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89pt;margin-top:41.75pt;width:89.65pt;height:25.05pt;z-index:-251644928;mso-position-horizontal-relative:page;mso-position-vertical-relative:page" filled="f" stroked="f">
          <v:textbox style="mso-next-textbox:#_x0000_s2062" inset="0,0,0,0">
            <w:txbxContent>
              <w:p w:rsidR="008C3896" w:rsidRDefault="008C3896">
                <w:pPr>
                  <w:spacing w:line="490" w:lineRule="exact"/>
                  <w:ind w:left="20"/>
                  <w:rPr>
                    <w:b/>
                    <w:sz w:val="30"/>
                  </w:rPr>
                </w:pPr>
                <w:r>
                  <w:rPr>
                    <w:b/>
                    <w:color w:val="FF0000"/>
                    <w:sz w:val="46"/>
                  </w:rPr>
                  <w:t>C</w:t>
                </w:r>
                <w:r>
                  <w:rPr>
                    <w:b/>
                    <w:color w:val="0000FF"/>
                    <w:sz w:val="30"/>
                  </w:rPr>
                  <w:t>ooling</w:t>
                </w:r>
                <w:r>
                  <w:rPr>
                    <w:b/>
                    <w:color w:val="00FF00"/>
                    <w:sz w:val="30"/>
                  </w:rPr>
                  <w:t>T</w:t>
                </w:r>
                <w:r>
                  <w:rPr>
                    <w:b/>
                    <w:color w:val="0000FF"/>
                    <w:sz w:val="30"/>
                  </w:rPr>
                  <w:t>ech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group id="_x0000_s2069" style="position:absolute;margin-left:87.6pt;margin-top:72.45pt;width:420pt;height:1.2pt;z-index:-251635712;mso-position-horizontal-relative:page;mso-position-vertical-relative:page" coordorigin="1752,1449" coordsize="8400,24">
          <v:line id="_x0000_s2070" style="position:absolute" from="1771,1461" to="10133,1461" strokeweight=".48pt"/>
          <v:line id="_x0000_s2071" style="position:absolute" from="1764,1461" to="10140,1461" strokeweight=".42331mm"/>
          <w10:wrap anchorx="page" anchory="page"/>
        </v:group>
      </w:pict>
    </w: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89pt;margin-top:41.75pt;width:89.65pt;height:25.05pt;z-index:-251634688;mso-position-horizontal-relative:page;mso-position-vertical-relative:page" filled="f" stroked="f">
          <v:textbox style="mso-next-textbox:#_x0000_s2072" inset="0,0,0,0">
            <w:txbxContent>
              <w:p w:rsidR="008C3896" w:rsidRDefault="008C3896">
                <w:pPr>
                  <w:spacing w:line="490" w:lineRule="exact"/>
                  <w:ind w:left="20"/>
                  <w:rPr>
                    <w:b/>
                    <w:sz w:val="30"/>
                  </w:rPr>
                </w:pPr>
                <w:r>
                  <w:rPr>
                    <w:b/>
                    <w:color w:val="FF0000"/>
                    <w:sz w:val="46"/>
                  </w:rPr>
                  <w:t>C</w:t>
                </w:r>
                <w:r>
                  <w:rPr>
                    <w:b/>
                    <w:color w:val="0000FF"/>
                    <w:sz w:val="30"/>
                  </w:rPr>
                  <w:t>ooling</w:t>
                </w:r>
                <w:r>
                  <w:rPr>
                    <w:b/>
                    <w:color w:val="00FF00"/>
                    <w:sz w:val="30"/>
                  </w:rPr>
                  <w:t>T</w:t>
                </w:r>
                <w:r>
                  <w:rPr>
                    <w:b/>
                    <w:color w:val="0000FF"/>
                    <w:sz w:val="30"/>
                  </w:rPr>
                  <w:t>ech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group id="_x0000_s2078" style="position:absolute;margin-left:87.6pt;margin-top:72.45pt;width:420pt;height:1.2pt;z-index:-251627520;mso-position-horizontal-relative:page;mso-position-vertical-relative:page" coordorigin="1752,1449" coordsize="8400,24">
          <v:line id="_x0000_s2079" style="position:absolute" from="1771,1461" to="10133,1461" strokeweight=".48pt"/>
          <v:line id="_x0000_s2080" style="position:absolute" from="1764,1461" to="10140,1461" strokeweight=".42331mm"/>
          <w10:wrap anchorx="page" anchory="page"/>
        </v:group>
      </w:pict>
    </w: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1" type="#_x0000_t202" style="position:absolute;margin-left:89pt;margin-top:41.75pt;width:89.65pt;height:25.05pt;z-index:-251626496;mso-position-horizontal-relative:page;mso-position-vertical-relative:page" filled="f" stroked="f">
          <v:textbox inset="0,0,0,0">
            <w:txbxContent>
              <w:p w:rsidR="008C3896" w:rsidRDefault="008C3896">
                <w:pPr>
                  <w:spacing w:line="490" w:lineRule="exact"/>
                  <w:ind w:left="20"/>
                  <w:rPr>
                    <w:b/>
                    <w:sz w:val="30"/>
                  </w:rPr>
                </w:pPr>
                <w:r>
                  <w:rPr>
                    <w:b/>
                    <w:color w:val="FF0000"/>
                    <w:sz w:val="46"/>
                  </w:rPr>
                  <w:t>C</w:t>
                </w:r>
                <w:r>
                  <w:rPr>
                    <w:b/>
                    <w:color w:val="0000FF"/>
                    <w:sz w:val="30"/>
                  </w:rPr>
                  <w:t>ooling</w:t>
                </w:r>
                <w:r>
                  <w:rPr>
                    <w:b/>
                    <w:color w:val="00FF00"/>
                    <w:sz w:val="30"/>
                  </w:rPr>
                  <w:t>T</w:t>
                </w:r>
                <w:r>
                  <w:rPr>
                    <w:b/>
                    <w:color w:val="0000FF"/>
                    <w:sz w:val="30"/>
                  </w:rPr>
                  <w:t>ech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3896" w:rsidRDefault="008C3896" w:rsidP="000C6B40">
    <w:pPr>
      <w:pStyle w:val="BodyText"/>
      <w:rPr>
        <w:sz w:val="20"/>
      </w:rPr>
    </w:pPr>
    <w:r>
      <w:rPr>
        <w:noProof/>
        <w:lang w:val="en-US" w:eastAsia="zh-CN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3" type="#_x0000_t202" style="position:absolute;margin-left:89pt;margin-top:41.75pt;width:89.65pt;height:25.05pt;z-index:-251622400;mso-position-horizontal-relative:page;mso-position-vertical-relative:page" filled="f" stroked="f">
          <v:textbox inset="0,0,0,0">
            <w:txbxContent>
              <w:p w:rsidR="008C3896" w:rsidRDefault="008C3896">
                <w:pPr>
                  <w:spacing w:line="490" w:lineRule="exact"/>
                  <w:ind w:left="20"/>
                  <w:rPr>
                    <w:b/>
                    <w:sz w:val="30"/>
                  </w:rPr>
                </w:pPr>
                <w:r>
                  <w:rPr>
                    <w:b/>
                    <w:color w:val="FF0000"/>
                    <w:sz w:val="46"/>
                  </w:rPr>
                  <w:t>C</w:t>
                </w:r>
                <w:r>
                  <w:rPr>
                    <w:b/>
                    <w:color w:val="0000FF"/>
                    <w:sz w:val="30"/>
                  </w:rPr>
                  <w:t>ooling</w:t>
                </w:r>
                <w:r>
                  <w:rPr>
                    <w:b/>
                    <w:color w:val="00FF00"/>
                    <w:sz w:val="30"/>
                  </w:rPr>
                  <w:t>T</w:t>
                </w:r>
                <w:r>
                  <w:rPr>
                    <w:b/>
                    <w:color w:val="0000FF"/>
                    <w:sz w:val="30"/>
                  </w:rPr>
                  <w:t>ech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30577"/>
    <w:multiLevelType w:val="hybridMultilevel"/>
    <w:tmpl w:val="B7F6C8CA"/>
    <w:lvl w:ilvl="0" w:tplc="0409000F">
      <w:start w:val="1"/>
      <w:numFmt w:val="decimal"/>
      <w:lvlText w:val="%1."/>
      <w:lvlJc w:val="left"/>
      <w:pPr>
        <w:ind w:left="420" w:hanging="420"/>
      </w:pPr>
      <w:rPr>
        <w:rFonts w:cs="Times New Roman"/>
      </w:rPr>
    </w:lvl>
    <w:lvl w:ilvl="1" w:tplc="04090019">
      <w:start w:val="1"/>
      <w:numFmt w:val="lowerLetter"/>
      <w:lvlText w:val="%2)"/>
      <w:lvlJc w:val="left"/>
      <w:pPr>
        <w:ind w:left="846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>
    <w:nsid w:val="1AFF66CF"/>
    <w:multiLevelType w:val="hybridMultilevel"/>
    <w:tmpl w:val="C2C22384"/>
    <w:lvl w:ilvl="0" w:tplc="D22A12F2">
      <w:start w:val="1"/>
      <w:numFmt w:val="decimal"/>
      <w:lvlText w:val="%1."/>
      <w:lvlJc w:val="left"/>
      <w:pPr>
        <w:ind w:left="1000" w:hanging="423"/>
      </w:pPr>
      <w:rPr>
        <w:rFonts w:cs="Times New Roman" w:hint="default"/>
        <w:spacing w:val="-10"/>
        <w:w w:val="99"/>
      </w:rPr>
    </w:lvl>
    <w:lvl w:ilvl="1" w:tplc="12E42CC2">
      <w:numFmt w:val="bullet"/>
      <w:lvlText w:val="•"/>
      <w:lvlJc w:val="left"/>
      <w:pPr>
        <w:ind w:left="1866" w:hanging="423"/>
      </w:pPr>
      <w:rPr>
        <w:rFonts w:hint="default"/>
      </w:rPr>
    </w:lvl>
    <w:lvl w:ilvl="2" w:tplc="84C84D7C">
      <w:numFmt w:val="bullet"/>
      <w:lvlText w:val="•"/>
      <w:lvlJc w:val="left"/>
      <w:pPr>
        <w:ind w:left="2732" w:hanging="423"/>
      </w:pPr>
      <w:rPr>
        <w:rFonts w:hint="default"/>
      </w:rPr>
    </w:lvl>
    <w:lvl w:ilvl="3" w:tplc="1E12F4BC">
      <w:numFmt w:val="bullet"/>
      <w:lvlText w:val="•"/>
      <w:lvlJc w:val="left"/>
      <w:pPr>
        <w:ind w:left="3598" w:hanging="423"/>
      </w:pPr>
      <w:rPr>
        <w:rFonts w:hint="default"/>
      </w:rPr>
    </w:lvl>
    <w:lvl w:ilvl="4" w:tplc="56EE6936">
      <w:numFmt w:val="bullet"/>
      <w:lvlText w:val="•"/>
      <w:lvlJc w:val="left"/>
      <w:pPr>
        <w:ind w:left="4464" w:hanging="423"/>
      </w:pPr>
      <w:rPr>
        <w:rFonts w:hint="default"/>
      </w:rPr>
    </w:lvl>
    <w:lvl w:ilvl="5" w:tplc="A29842C4">
      <w:numFmt w:val="bullet"/>
      <w:lvlText w:val="•"/>
      <w:lvlJc w:val="left"/>
      <w:pPr>
        <w:ind w:left="5330" w:hanging="423"/>
      </w:pPr>
      <w:rPr>
        <w:rFonts w:hint="default"/>
      </w:rPr>
    </w:lvl>
    <w:lvl w:ilvl="6" w:tplc="C2D04280">
      <w:numFmt w:val="bullet"/>
      <w:lvlText w:val="•"/>
      <w:lvlJc w:val="left"/>
      <w:pPr>
        <w:ind w:left="6196" w:hanging="423"/>
      </w:pPr>
      <w:rPr>
        <w:rFonts w:hint="default"/>
      </w:rPr>
    </w:lvl>
    <w:lvl w:ilvl="7" w:tplc="A68249A8">
      <w:numFmt w:val="bullet"/>
      <w:lvlText w:val="•"/>
      <w:lvlJc w:val="left"/>
      <w:pPr>
        <w:ind w:left="7062" w:hanging="423"/>
      </w:pPr>
      <w:rPr>
        <w:rFonts w:hint="default"/>
      </w:rPr>
    </w:lvl>
    <w:lvl w:ilvl="8" w:tplc="220C6B14">
      <w:numFmt w:val="bullet"/>
      <w:lvlText w:val="•"/>
      <w:lvlJc w:val="left"/>
      <w:pPr>
        <w:ind w:left="7928" w:hanging="423"/>
      </w:pPr>
      <w:rPr>
        <w:rFonts w:hint="default"/>
      </w:rPr>
    </w:lvl>
  </w:abstractNum>
  <w:abstractNum w:abstractNumId="2">
    <w:nsid w:val="34987122"/>
    <w:multiLevelType w:val="hybridMultilevel"/>
    <w:tmpl w:val="C8028428"/>
    <w:lvl w:ilvl="0" w:tplc="75EEA246">
      <w:start w:val="1"/>
      <w:numFmt w:val="decimal"/>
      <w:lvlText w:val="%1."/>
      <w:lvlJc w:val="left"/>
      <w:pPr>
        <w:ind w:left="404" w:hanging="24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C9B4AE76">
      <w:start w:val="1"/>
      <w:numFmt w:val="decimal"/>
      <w:lvlText w:val="%2."/>
      <w:lvlJc w:val="left"/>
      <w:pPr>
        <w:ind w:left="1345" w:hanging="423"/>
      </w:pPr>
      <w:rPr>
        <w:rFonts w:ascii="Times New Roman" w:eastAsia="Times New Roman" w:hAnsi="Times New Roman" w:cs="Times New Roman" w:hint="default"/>
        <w:spacing w:val="-9"/>
        <w:w w:val="99"/>
        <w:sz w:val="24"/>
        <w:szCs w:val="24"/>
      </w:rPr>
    </w:lvl>
    <w:lvl w:ilvl="2" w:tplc="97DEA764">
      <w:start w:val="1"/>
      <w:numFmt w:val="decimal"/>
      <w:lvlText w:val="%3."/>
      <w:lvlJc w:val="left"/>
      <w:pPr>
        <w:ind w:left="1364" w:hanging="24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3" w:tplc="49EA0748">
      <w:numFmt w:val="bullet"/>
      <w:lvlText w:val="•"/>
      <w:lvlJc w:val="left"/>
      <w:pPr>
        <w:ind w:left="2267" w:hanging="245"/>
      </w:pPr>
      <w:rPr>
        <w:rFonts w:hint="default"/>
      </w:rPr>
    </w:lvl>
    <w:lvl w:ilvl="4" w:tplc="D6E0E350">
      <w:numFmt w:val="bullet"/>
      <w:lvlText w:val="•"/>
      <w:lvlJc w:val="left"/>
      <w:pPr>
        <w:ind w:left="3175" w:hanging="245"/>
      </w:pPr>
      <w:rPr>
        <w:rFonts w:hint="default"/>
      </w:rPr>
    </w:lvl>
    <w:lvl w:ilvl="5" w:tplc="07A0D49C">
      <w:numFmt w:val="bullet"/>
      <w:lvlText w:val="•"/>
      <w:lvlJc w:val="left"/>
      <w:pPr>
        <w:ind w:left="4082" w:hanging="245"/>
      </w:pPr>
      <w:rPr>
        <w:rFonts w:hint="default"/>
      </w:rPr>
    </w:lvl>
    <w:lvl w:ilvl="6" w:tplc="F79A7954">
      <w:numFmt w:val="bullet"/>
      <w:lvlText w:val="•"/>
      <w:lvlJc w:val="left"/>
      <w:pPr>
        <w:ind w:left="4990" w:hanging="245"/>
      </w:pPr>
      <w:rPr>
        <w:rFonts w:hint="default"/>
      </w:rPr>
    </w:lvl>
    <w:lvl w:ilvl="7" w:tplc="15ACC48C">
      <w:numFmt w:val="bullet"/>
      <w:lvlText w:val="•"/>
      <w:lvlJc w:val="left"/>
      <w:pPr>
        <w:ind w:left="5897" w:hanging="245"/>
      </w:pPr>
      <w:rPr>
        <w:rFonts w:hint="default"/>
      </w:rPr>
    </w:lvl>
    <w:lvl w:ilvl="8" w:tplc="EB6AF812">
      <w:numFmt w:val="bullet"/>
      <w:lvlText w:val="•"/>
      <w:lvlJc w:val="left"/>
      <w:pPr>
        <w:ind w:left="6805" w:hanging="245"/>
      </w:pPr>
      <w:rPr>
        <w:rFonts w:hint="default"/>
      </w:rPr>
    </w:lvl>
  </w:abstractNum>
  <w:abstractNum w:abstractNumId="3">
    <w:nsid w:val="446A47BC"/>
    <w:multiLevelType w:val="hybridMultilevel"/>
    <w:tmpl w:val="243A0650"/>
    <w:lvl w:ilvl="0" w:tplc="83E42312">
      <w:start w:val="16"/>
      <w:numFmt w:val="decimal"/>
      <w:lvlText w:val="%1"/>
      <w:lvlJc w:val="left"/>
      <w:pPr>
        <w:ind w:left="303" w:hanging="303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B060DFAA">
      <w:numFmt w:val="bullet"/>
      <w:lvlText w:val="•"/>
      <w:lvlJc w:val="left"/>
      <w:pPr>
        <w:ind w:left="1117" w:hanging="303"/>
      </w:pPr>
      <w:rPr>
        <w:rFonts w:hint="default"/>
      </w:rPr>
    </w:lvl>
    <w:lvl w:ilvl="2" w:tplc="2C204026">
      <w:numFmt w:val="bullet"/>
      <w:lvlText w:val="•"/>
      <w:lvlJc w:val="left"/>
      <w:pPr>
        <w:ind w:left="1933" w:hanging="303"/>
      </w:pPr>
      <w:rPr>
        <w:rFonts w:hint="default"/>
      </w:rPr>
    </w:lvl>
    <w:lvl w:ilvl="3" w:tplc="724AF29C">
      <w:numFmt w:val="bullet"/>
      <w:lvlText w:val="•"/>
      <w:lvlJc w:val="left"/>
      <w:pPr>
        <w:ind w:left="2749" w:hanging="303"/>
      </w:pPr>
      <w:rPr>
        <w:rFonts w:hint="default"/>
      </w:rPr>
    </w:lvl>
    <w:lvl w:ilvl="4" w:tplc="15FE0AA6">
      <w:numFmt w:val="bullet"/>
      <w:lvlText w:val="•"/>
      <w:lvlJc w:val="left"/>
      <w:pPr>
        <w:ind w:left="3565" w:hanging="303"/>
      </w:pPr>
      <w:rPr>
        <w:rFonts w:hint="default"/>
      </w:rPr>
    </w:lvl>
    <w:lvl w:ilvl="5" w:tplc="0016B288">
      <w:numFmt w:val="bullet"/>
      <w:lvlText w:val="•"/>
      <w:lvlJc w:val="left"/>
      <w:pPr>
        <w:ind w:left="4381" w:hanging="303"/>
      </w:pPr>
      <w:rPr>
        <w:rFonts w:hint="default"/>
      </w:rPr>
    </w:lvl>
    <w:lvl w:ilvl="6" w:tplc="BF6870D6">
      <w:numFmt w:val="bullet"/>
      <w:lvlText w:val="•"/>
      <w:lvlJc w:val="left"/>
      <w:pPr>
        <w:ind w:left="5197" w:hanging="303"/>
      </w:pPr>
      <w:rPr>
        <w:rFonts w:hint="default"/>
      </w:rPr>
    </w:lvl>
    <w:lvl w:ilvl="7" w:tplc="292AAB78">
      <w:numFmt w:val="bullet"/>
      <w:lvlText w:val="•"/>
      <w:lvlJc w:val="left"/>
      <w:pPr>
        <w:ind w:left="6013" w:hanging="303"/>
      </w:pPr>
      <w:rPr>
        <w:rFonts w:hint="default"/>
      </w:rPr>
    </w:lvl>
    <w:lvl w:ilvl="8" w:tplc="884A11A0">
      <w:numFmt w:val="bullet"/>
      <w:lvlText w:val="•"/>
      <w:lvlJc w:val="left"/>
      <w:pPr>
        <w:ind w:left="6829" w:hanging="303"/>
      </w:pPr>
      <w:rPr>
        <w:rFonts w:hint="default"/>
      </w:rPr>
    </w:lvl>
  </w:abstractNum>
  <w:abstractNum w:abstractNumId="4">
    <w:nsid w:val="53DD0058"/>
    <w:multiLevelType w:val="hybridMultilevel"/>
    <w:tmpl w:val="B90CAC0A"/>
    <w:lvl w:ilvl="0" w:tplc="791A5E24">
      <w:start w:val="10"/>
      <w:numFmt w:val="decimal"/>
      <w:lvlText w:val="%1"/>
      <w:lvlJc w:val="left"/>
      <w:pPr>
        <w:ind w:left="582" w:hanging="303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FCA28A96">
      <w:numFmt w:val="bullet"/>
      <w:lvlText w:val="•"/>
      <w:lvlJc w:val="left"/>
      <w:pPr>
        <w:ind w:left="1394" w:hanging="303"/>
      </w:pPr>
      <w:rPr>
        <w:rFonts w:hint="default"/>
      </w:rPr>
    </w:lvl>
    <w:lvl w:ilvl="2" w:tplc="45760FF6">
      <w:numFmt w:val="bullet"/>
      <w:lvlText w:val="•"/>
      <w:lvlJc w:val="left"/>
      <w:pPr>
        <w:ind w:left="2208" w:hanging="303"/>
      </w:pPr>
      <w:rPr>
        <w:rFonts w:hint="default"/>
      </w:rPr>
    </w:lvl>
    <w:lvl w:ilvl="3" w:tplc="D0CCC5DC">
      <w:numFmt w:val="bullet"/>
      <w:lvlText w:val="•"/>
      <w:lvlJc w:val="left"/>
      <w:pPr>
        <w:ind w:left="3022" w:hanging="303"/>
      </w:pPr>
      <w:rPr>
        <w:rFonts w:hint="default"/>
      </w:rPr>
    </w:lvl>
    <w:lvl w:ilvl="4" w:tplc="0DCC8A88">
      <w:numFmt w:val="bullet"/>
      <w:lvlText w:val="•"/>
      <w:lvlJc w:val="left"/>
      <w:pPr>
        <w:ind w:left="3836" w:hanging="303"/>
      </w:pPr>
      <w:rPr>
        <w:rFonts w:hint="default"/>
      </w:rPr>
    </w:lvl>
    <w:lvl w:ilvl="5" w:tplc="01CE850A">
      <w:numFmt w:val="bullet"/>
      <w:lvlText w:val="•"/>
      <w:lvlJc w:val="left"/>
      <w:pPr>
        <w:ind w:left="4650" w:hanging="303"/>
      </w:pPr>
      <w:rPr>
        <w:rFonts w:hint="default"/>
      </w:rPr>
    </w:lvl>
    <w:lvl w:ilvl="6" w:tplc="6C2EC1FE">
      <w:numFmt w:val="bullet"/>
      <w:lvlText w:val="•"/>
      <w:lvlJc w:val="left"/>
      <w:pPr>
        <w:ind w:left="5464" w:hanging="303"/>
      </w:pPr>
      <w:rPr>
        <w:rFonts w:hint="default"/>
      </w:rPr>
    </w:lvl>
    <w:lvl w:ilvl="7" w:tplc="D2685DA4">
      <w:numFmt w:val="bullet"/>
      <w:lvlText w:val="•"/>
      <w:lvlJc w:val="left"/>
      <w:pPr>
        <w:ind w:left="6278" w:hanging="303"/>
      </w:pPr>
      <w:rPr>
        <w:rFonts w:hint="default"/>
      </w:rPr>
    </w:lvl>
    <w:lvl w:ilvl="8" w:tplc="BB32EAF2">
      <w:numFmt w:val="bullet"/>
      <w:lvlText w:val="•"/>
      <w:lvlJc w:val="left"/>
      <w:pPr>
        <w:ind w:left="7092" w:hanging="303"/>
      </w:pPr>
      <w:rPr>
        <w:rFonts w:hint="default"/>
      </w:rPr>
    </w:lvl>
  </w:abstractNum>
  <w:abstractNum w:abstractNumId="5">
    <w:nsid w:val="68B94015"/>
    <w:multiLevelType w:val="hybridMultilevel"/>
    <w:tmpl w:val="5712B042"/>
    <w:lvl w:ilvl="0" w:tplc="70D63C46">
      <w:start w:val="7"/>
      <w:numFmt w:val="decimal"/>
      <w:lvlText w:val="%1."/>
      <w:lvlJc w:val="left"/>
      <w:pPr>
        <w:ind w:left="400" w:hanging="183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A0AC8604">
      <w:numFmt w:val="bullet"/>
      <w:lvlText w:val="•"/>
      <w:lvlJc w:val="left"/>
      <w:pPr>
        <w:ind w:left="1230" w:hanging="183"/>
      </w:pPr>
      <w:rPr>
        <w:rFonts w:hint="default"/>
      </w:rPr>
    </w:lvl>
    <w:lvl w:ilvl="2" w:tplc="B2CA8DB2">
      <w:numFmt w:val="bullet"/>
      <w:lvlText w:val="•"/>
      <w:lvlJc w:val="left"/>
      <w:pPr>
        <w:ind w:left="2060" w:hanging="183"/>
      </w:pPr>
      <w:rPr>
        <w:rFonts w:hint="default"/>
      </w:rPr>
    </w:lvl>
    <w:lvl w:ilvl="3" w:tplc="78B2EB98">
      <w:numFmt w:val="bullet"/>
      <w:lvlText w:val="•"/>
      <w:lvlJc w:val="left"/>
      <w:pPr>
        <w:ind w:left="2890" w:hanging="183"/>
      </w:pPr>
      <w:rPr>
        <w:rFonts w:hint="default"/>
      </w:rPr>
    </w:lvl>
    <w:lvl w:ilvl="4" w:tplc="A7EA3264">
      <w:numFmt w:val="bullet"/>
      <w:lvlText w:val="•"/>
      <w:lvlJc w:val="left"/>
      <w:pPr>
        <w:ind w:left="3720" w:hanging="183"/>
      </w:pPr>
      <w:rPr>
        <w:rFonts w:hint="default"/>
      </w:rPr>
    </w:lvl>
    <w:lvl w:ilvl="5" w:tplc="9AA66648">
      <w:numFmt w:val="bullet"/>
      <w:lvlText w:val="•"/>
      <w:lvlJc w:val="left"/>
      <w:pPr>
        <w:ind w:left="4550" w:hanging="183"/>
      </w:pPr>
      <w:rPr>
        <w:rFonts w:hint="default"/>
      </w:rPr>
    </w:lvl>
    <w:lvl w:ilvl="6" w:tplc="4B94E9B8">
      <w:numFmt w:val="bullet"/>
      <w:lvlText w:val="•"/>
      <w:lvlJc w:val="left"/>
      <w:pPr>
        <w:ind w:left="5380" w:hanging="183"/>
      </w:pPr>
      <w:rPr>
        <w:rFonts w:hint="default"/>
      </w:rPr>
    </w:lvl>
    <w:lvl w:ilvl="7" w:tplc="E55CC05C">
      <w:numFmt w:val="bullet"/>
      <w:lvlText w:val="•"/>
      <w:lvlJc w:val="left"/>
      <w:pPr>
        <w:ind w:left="6210" w:hanging="183"/>
      </w:pPr>
      <w:rPr>
        <w:rFonts w:hint="default"/>
      </w:rPr>
    </w:lvl>
    <w:lvl w:ilvl="8" w:tplc="18D88A40">
      <w:numFmt w:val="bullet"/>
      <w:lvlText w:val="•"/>
      <w:lvlJc w:val="left"/>
      <w:pPr>
        <w:ind w:left="7040" w:hanging="183"/>
      </w:pPr>
      <w:rPr>
        <w:rFonts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720"/>
  <w:drawingGridHorizontalSpacing w:val="110"/>
  <w:displayHorizontalDrawingGridEvery w:val="2"/>
  <w:characterSpacingControl w:val="doNotCompress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8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54994"/>
    <w:rsid w:val="000976FE"/>
    <w:rsid w:val="000C6B40"/>
    <w:rsid w:val="000E5410"/>
    <w:rsid w:val="001B72C4"/>
    <w:rsid w:val="00266BD9"/>
    <w:rsid w:val="002F373C"/>
    <w:rsid w:val="0035291F"/>
    <w:rsid w:val="00393E50"/>
    <w:rsid w:val="003B4938"/>
    <w:rsid w:val="003B6273"/>
    <w:rsid w:val="003C2CEA"/>
    <w:rsid w:val="003C4D61"/>
    <w:rsid w:val="00454994"/>
    <w:rsid w:val="004A1164"/>
    <w:rsid w:val="00542314"/>
    <w:rsid w:val="008754E9"/>
    <w:rsid w:val="008A1C34"/>
    <w:rsid w:val="008C3896"/>
    <w:rsid w:val="00992865"/>
    <w:rsid w:val="00996C94"/>
    <w:rsid w:val="00A829E2"/>
    <w:rsid w:val="00AD17C6"/>
    <w:rsid w:val="00B53249"/>
    <w:rsid w:val="00CF3410"/>
    <w:rsid w:val="00D32268"/>
    <w:rsid w:val="00DB23F5"/>
    <w:rsid w:val="00DE0F78"/>
    <w:rsid w:val="00EA44E5"/>
    <w:rsid w:val="00EF0997"/>
    <w:rsid w:val="00FE2F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martTagType w:namespaceuri="urn:schemas-microsoft-com:office:smarttags" w:name="chmetcnv"/>
  <w:shapeDefaults>
    <o:shapedefaults v:ext="edit" spidmax="208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4994"/>
    <w:pPr>
      <w:widowControl w:val="0"/>
    </w:pPr>
    <w:rPr>
      <w:rFonts w:ascii="Times New Roman" w:hAnsi="Times New Roman"/>
      <w:kern w:val="0"/>
      <w:sz w:val="22"/>
      <w:lang w:val="pt-BR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0976F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0976FE"/>
    <w:rPr>
      <w:rFonts w:ascii="Times New Roman" w:hAnsi="Times New Roman" w:cs="Times New Roman"/>
      <w:b/>
      <w:bCs/>
      <w:kern w:val="44"/>
      <w:sz w:val="44"/>
      <w:szCs w:val="44"/>
    </w:rPr>
  </w:style>
  <w:style w:type="table" w:customStyle="1" w:styleId="TableNormal1">
    <w:name w:val="Table Normal1"/>
    <w:uiPriority w:val="99"/>
    <w:semiHidden/>
    <w:rsid w:val="00454994"/>
    <w:pPr>
      <w:widowControl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1">
    <w:name w:val="TOC 11"/>
    <w:basedOn w:val="Normal"/>
    <w:uiPriority w:val="99"/>
    <w:rsid w:val="00454994"/>
    <w:pPr>
      <w:spacing w:before="343"/>
      <w:ind w:left="120"/>
    </w:pPr>
    <w:rPr>
      <w:sz w:val="24"/>
      <w:szCs w:val="24"/>
    </w:rPr>
  </w:style>
  <w:style w:type="paragraph" w:styleId="BodyText">
    <w:name w:val="Body Text"/>
    <w:basedOn w:val="Normal"/>
    <w:link w:val="BodyTextChar"/>
    <w:uiPriority w:val="99"/>
    <w:rsid w:val="000C6B40"/>
    <w:pPr>
      <w:tabs>
        <w:tab w:val="left" w:pos="1285"/>
      </w:tabs>
      <w:spacing w:before="2"/>
    </w:pPr>
    <w:rPr>
      <w:sz w:val="25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ascii="Times New Roman" w:hAnsi="Times New Roman" w:cs="Times New Roman"/>
      <w:kern w:val="0"/>
      <w:sz w:val="22"/>
      <w:lang w:val="pt-BR" w:eastAsia="en-US"/>
    </w:rPr>
  </w:style>
  <w:style w:type="paragraph" w:customStyle="1" w:styleId="Heading11">
    <w:name w:val="Heading 11"/>
    <w:basedOn w:val="Normal"/>
    <w:uiPriority w:val="99"/>
    <w:rsid w:val="00454994"/>
    <w:pPr>
      <w:ind w:left="160" w:right="1782"/>
      <w:outlineLvl w:val="1"/>
    </w:pPr>
    <w:rPr>
      <w:b/>
      <w:bCs/>
      <w:sz w:val="32"/>
      <w:szCs w:val="32"/>
    </w:rPr>
  </w:style>
  <w:style w:type="paragraph" w:customStyle="1" w:styleId="Heading21">
    <w:name w:val="Heading 21"/>
    <w:basedOn w:val="Normal"/>
    <w:uiPriority w:val="99"/>
    <w:rsid w:val="00454994"/>
    <w:pPr>
      <w:ind w:left="572"/>
      <w:outlineLvl w:val="2"/>
    </w:pPr>
    <w:rPr>
      <w:sz w:val="28"/>
      <w:szCs w:val="28"/>
    </w:rPr>
  </w:style>
  <w:style w:type="paragraph" w:customStyle="1" w:styleId="Heading31">
    <w:name w:val="Heading 31"/>
    <w:basedOn w:val="Normal"/>
    <w:uiPriority w:val="99"/>
    <w:rsid w:val="00454994"/>
    <w:pPr>
      <w:ind w:left="520"/>
      <w:outlineLvl w:val="3"/>
    </w:pPr>
    <w:rPr>
      <w:b/>
      <w:bCs/>
      <w:sz w:val="24"/>
      <w:szCs w:val="24"/>
    </w:rPr>
  </w:style>
  <w:style w:type="paragraph" w:styleId="ListParagraph">
    <w:name w:val="List Paragraph"/>
    <w:basedOn w:val="Normal"/>
    <w:uiPriority w:val="99"/>
    <w:qFormat/>
    <w:rsid w:val="00454994"/>
    <w:pPr>
      <w:ind w:left="404" w:hanging="244"/>
    </w:pPr>
  </w:style>
  <w:style w:type="paragraph" w:customStyle="1" w:styleId="TableParagraph">
    <w:name w:val="Table Paragraph"/>
    <w:basedOn w:val="Normal"/>
    <w:uiPriority w:val="99"/>
    <w:rsid w:val="00454994"/>
  </w:style>
  <w:style w:type="paragraph" w:styleId="Header">
    <w:name w:val="header"/>
    <w:basedOn w:val="Normal"/>
    <w:link w:val="HeaderChar"/>
    <w:uiPriority w:val="99"/>
    <w:semiHidden/>
    <w:rsid w:val="000976FE"/>
    <w:pPr>
      <w:pBdr>
        <w:bottom w:val="single" w:sz="6" w:space="1" w:color="auto"/>
      </w:pBdr>
      <w:tabs>
        <w:tab w:val="center" w:pos="4252"/>
        <w:tab w:val="right" w:pos="8504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0976FE"/>
    <w:rPr>
      <w:rFonts w:ascii="Times New Roman" w:hAnsi="Times New Roman"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semiHidden/>
    <w:rsid w:val="000976FE"/>
    <w:pPr>
      <w:tabs>
        <w:tab w:val="center" w:pos="4252"/>
        <w:tab w:val="right" w:pos="8504"/>
      </w:tabs>
      <w:snapToGrid w:val="0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0976FE"/>
    <w:rPr>
      <w:rFonts w:ascii="Times New Roman" w:hAnsi="Times New Roman" w:cs="Times New Roman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rsid w:val="000976FE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0976F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436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36939">
          <w:marLeft w:val="0"/>
          <w:marRight w:val="0"/>
          <w:marTop w:val="95"/>
          <w:marBottom w:val="2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36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43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36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6945">
                  <w:marLeft w:val="5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36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36943">
                          <w:marLeft w:val="0"/>
                          <w:marRight w:val="0"/>
                          <w:marTop w:val="0"/>
                          <w:marBottom w:val="109"/>
                          <w:divBdr>
                            <w:top w:val="single" w:sz="6" w:space="0" w:color="F5F5F5"/>
                            <w:left w:val="single" w:sz="6" w:space="0" w:color="F5F5F5"/>
                            <w:bottom w:val="single" w:sz="6" w:space="0" w:color="F5F5F5"/>
                            <w:right w:val="single" w:sz="6" w:space="0" w:color="F5F5F5"/>
                          </w:divBdr>
                          <w:divsChild>
                            <w:div w:id="57436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36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743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6944">
                  <w:marLeft w:val="0"/>
                  <w:marRight w:val="5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36957">
                      <w:marLeft w:val="0"/>
                      <w:marRight w:val="0"/>
                      <w:marTop w:val="0"/>
                      <w:marBottom w:val="109"/>
                      <w:divBdr>
                        <w:top w:val="single" w:sz="6" w:space="0" w:color="C0C0C0"/>
                        <w:left w:val="single" w:sz="6" w:space="0" w:color="D9D9D9"/>
                        <w:bottom w:val="single" w:sz="6" w:space="0" w:color="D9D9D9"/>
                        <w:right w:val="single" w:sz="6" w:space="0" w:color="D9D9D9"/>
                      </w:divBdr>
                      <w:divsChild>
                        <w:div w:id="5743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36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3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36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6950">
                  <w:marLeft w:val="0"/>
                  <w:marRight w:val="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36940">
                      <w:marLeft w:val="0"/>
                      <w:marRight w:val="0"/>
                      <w:marTop w:val="0"/>
                      <w:marBottom w:val="100"/>
                      <w:divBdr>
                        <w:top w:val="single" w:sz="4" w:space="0" w:color="C0C0C0"/>
                        <w:left w:val="single" w:sz="4" w:space="0" w:color="D9D9D9"/>
                        <w:bottom w:val="single" w:sz="4" w:space="0" w:color="D9D9D9"/>
                        <w:right w:val="single" w:sz="4" w:space="0" w:color="D9D9D9"/>
                      </w:divBdr>
                      <w:divsChild>
                        <w:div w:id="57436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436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6949">
                  <w:marLeft w:val="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436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36967">
                          <w:marLeft w:val="0"/>
                          <w:marRight w:val="0"/>
                          <w:marTop w:val="0"/>
                          <w:marBottom w:val="100"/>
                          <w:divBdr>
                            <w:top w:val="single" w:sz="4" w:space="0" w:color="F5F5F5"/>
                            <w:left w:val="single" w:sz="4" w:space="0" w:color="F5F5F5"/>
                            <w:bottom w:val="single" w:sz="4" w:space="0" w:color="F5F5F5"/>
                            <w:right w:val="single" w:sz="4" w:space="0" w:color="F5F5F5"/>
                          </w:divBdr>
                          <w:divsChild>
                            <w:div w:id="57436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369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7436969">
          <w:marLeft w:val="0"/>
          <w:marRight w:val="0"/>
          <w:marTop w:val="88"/>
          <w:marBottom w:val="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36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3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36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3.jpeg"/><Relationship Id="rId26" Type="http://schemas.openxmlformats.org/officeDocument/2006/relationships/image" Target="media/image9.jpeg"/><Relationship Id="rId39" Type="http://schemas.openxmlformats.org/officeDocument/2006/relationships/image" Target="media/image21.jpeg"/><Relationship Id="rId21" Type="http://schemas.openxmlformats.org/officeDocument/2006/relationships/image" Target="media/image6.jpeg"/><Relationship Id="rId34" Type="http://schemas.openxmlformats.org/officeDocument/2006/relationships/image" Target="media/image17.jpeg"/><Relationship Id="rId42" Type="http://schemas.openxmlformats.org/officeDocument/2006/relationships/image" Target="media/image24.jpeg"/><Relationship Id="rId47" Type="http://schemas.openxmlformats.org/officeDocument/2006/relationships/image" Target="media/image29.jpeg"/><Relationship Id="rId50" Type="http://schemas.openxmlformats.org/officeDocument/2006/relationships/image" Target="media/image32.jpeg"/><Relationship Id="rId55" Type="http://schemas.openxmlformats.org/officeDocument/2006/relationships/image" Target="media/image37.jpeg"/><Relationship Id="rId63" Type="http://schemas.openxmlformats.org/officeDocument/2006/relationships/image" Target="media/image45.jpeg"/><Relationship Id="rId68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9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header" Target="header5.xml"/><Relationship Id="rId32" Type="http://schemas.openxmlformats.org/officeDocument/2006/relationships/image" Target="media/image15.jpeg"/><Relationship Id="rId37" Type="http://schemas.openxmlformats.org/officeDocument/2006/relationships/image" Target="media/image19.jpeg"/><Relationship Id="rId40" Type="http://schemas.openxmlformats.org/officeDocument/2006/relationships/image" Target="media/image22.jpeg"/><Relationship Id="rId45" Type="http://schemas.openxmlformats.org/officeDocument/2006/relationships/image" Target="media/image27.png"/><Relationship Id="rId53" Type="http://schemas.openxmlformats.org/officeDocument/2006/relationships/image" Target="media/image35.jpeg"/><Relationship Id="rId58" Type="http://schemas.openxmlformats.org/officeDocument/2006/relationships/image" Target="media/image40.jpeg"/><Relationship Id="rId66" Type="http://schemas.openxmlformats.org/officeDocument/2006/relationships/image" Target="media/image48.jpeg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23" Type="http://schemas.openxmlformats.org/officeDocument/2006/relationships/image" Target="media/image8.jpeg"/><Relationship Id="rId28" Type="http://schemas.openxmlformats.org/officeDocument/2006/relationships/image" Target="media/image11.jpeg"/><Relationship Id="rId36" Type="http://schemas.openxmlformats.org/officeDocument/2006/relationships/header" Target="header6.xml"/><Relationship Id="rId49" Type="http://schemas.openxmlformats.org/officeDocument/2006/relationships/image" Target="media/image31.jpeg"/><Relationship Id="rId57" Type="http://schemas.openxmlformats.org/officeDocument/2006/relationships/image" Target="media/image39.jpeg"/><Relationship Id="rId61" Type="http://schemas.openxmlformats.org/officeDocument/2006/relationships/image" Target="media/image43.jpeg"/><Relationship Id="rId10" Type="http://schemas.openxmlformats.org/officeDocument/2006/relationships/header" Target="header2.xml"/><Relationship Id="rId19" Type="http://schemas.openxmlformats.org/officeDocument/2006/relationships/image" Target="media/image4.jpeg"/><Relationship Id="rId31" Type="http://schemas.openxmlformats.org/officeDocument/2006/relationships/image" Target="media/image14.jpeg"/><Relationship Id="rId44" Type="http://schemas.openxmlformats.org/officeDocument/2006/relationships/image" Target="media/image26.jpeg"/><Relationship Id="rId52" Type="http://schemas.openxmlformats.org/officeDocument/2006/relationships/image" Target="media/image34.jpeg"/><Relationship Id="rId60" Type="http://schemas.openxmlformats.org/officeDocument/2006/relationships/image" Target="media/image42.jpeg"/><Relationship Id="rId65" Type="http://schemas.openxmlformats.org/officeDocument/2006/relationships/image" Target="media/image47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jpeg"/><Relationship Id="rId22" Type="http://schemas.openxmlformats.org/officeDocument/2006/relationships/image" Target="media/image7.jpeg"/><Relationship Id="rId27" Type="http://schemas.openxmlformats.org/officeDocument/2006/relationships/image" Target="media/image10.jpeg"/><Relationship Id="rId30" Type="http://schemas.openxmlformats.org/officeDocument/2006/relationships/image" Target="media/image13.jpeg"/><Relationship Id="rId35" Type="http://schemas.openxmlformats.org/officeDocument/2006/relationships/image" Target="media/image18.jpeg"/><Relationship Id="rId43" Type="http://schemas.openxmlformats.org/officeDocument/2006/relationships/image" Target="media/image25.jpeg"/><Relationship Id="rId48" Type="http://schemas.openxmlformats.org/officeDocument/2006/relationships/image" Target="media/image30.jpeg"/><Relationship Id="rId56" Type="http://schemas.openxmlformats.org/officeDocument/2006/relationships/image" Target="media/image38.jpeg"/><Relationship Id="rId64" Type="http://schemas.openxmlformats.org/officeDocument/2006/relationships/image" Target="media/image46.jpeg"/><Relationship Id="rId69" Type="http://schemas.openxmlformats.org/officeDocument/2006/relationships/theme" Target="theme/theme1.xml"/><Relationship Id="rId8" Type="http://schemas.openxmlformats.org/officeDocument/2006/relationships/header" Target="header1.xml"/><Relationship Id="rId51" Type="http://schemas.openxmlformats.org/officeDocument/2006/relationships/image" Target="media/image33.jpeg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6.xml"/><Relationship Id="rId33" Type="http://schemas.openxmlformats.org/officeDocument/2006/relationships/image" Target="media/image16.jpeg"/><Relationship Id="rId38" Type="http://schemas.openxmlformats.org/officeDocument/2006/relationships/image" Target="media/image20.jpeg"/><Relationship Id="rId46" Type="http://schemas.openxmlformats.org/officeDocument/2006/relationships/image" Target="media/image28.jpeg"/><Relationship Id="rId59" Type="http://schemas.openxmlformats.org/officeDocument/2006/relationships/image" Target="media/image41.jpeg"/><Relationship Id="rId67" Type="http://schemas.openxmlformats.org/officeDocument/2006/relationships/header" Target="header7.xml"/><Relationship Id="rId20" Type="http://schemas.openxmlformats.org/officeDocument/2006/relationships/image" Target="media/image5.jpeg"/><Relationship Id="rId41" Type="http://schemas.openxmlformats.org/officeDocument/2006/relationships/image" Target="media/image23.jpeg"/><Relationship Id="rId54" Type="http://schemas.openxmlformats.org/officeDocument/2006/relationships/image" Target="media/image36.jpeg"/><Relationship Id="rId62" Type="http://schemas.openxmlformats.org/officeDocument/2006/relationships/image" Target="media/image4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16</TotalTime>
  <Pages>22</Pages>
  <Words>1066</Words>
  <Characters>6082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Microscópio Digital </dc:title>
  <dc:subject/>
  <dc:creator>uyf</dc:creator>
  <cp:keywords/>
  <dc:description/>
  <cp:lastModifiedBy>alun</cp:lastModifiedBy>
  <cp:revision>4</cp:revision>
  <dcterms:created xsi:type="dcterms:W3CDTF">2016-11-15T06:51:00Z</dcterms:created>
  <dcterms:modified xsi:type="dcterms:W3CDTF">2016-11-15T07:15:00Z</dcterms:modified>
</cp:coreProperties>
</file>